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181"/>
        <w:tblW w:w="4740" w:type="dxa"/>
        <w:tblLook w:val="00A0"/>
      </w:tblPr>
      <w:tblGrid>
        <w:gridCol w:w="2000"/>
        <w:gridCol w:w="2740"/>
      </w:tblGrid>
      <w:tr w:rsidR="005664C7" w:rsidRPr="00E25D6D" w:rsidTr="004E3E84">
        <w:trPr>
          <w:trHeight w:val="274"/>
        </w:trPr>
        <w:tc>
          <w:tcPr>
            <w:tcW w:w="2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王鑫</w:t>
            </w:r>
          </w:p>
        </w:tc>
        <w:tc>
          <w:tcPr>
            <w:tcW w:w="2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5664C7" w:rsidRPr="00E25D6D" w:rsidTr="004E3E84">
        <w:trPr>
          <w:trHeight w:val="95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周秋至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5664C7" w:rsidRPr="00E25D6D" w:rsidTr="004E3E84">
        <w:trPr>
          <w:trHeight w:val="170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李珮芸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营养与食品卫生学</w:t>
            </w:r>
          </w:p>
        </w:tc>
      </w:tr>
      <w:tr w:rsidR="005664C7" w:rsidRPr="00E25D6D" w:rsidTr="004E3E84">
        <w:trPr>
          <w:trHeight w:val="170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唐清明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5664C7" w:rsidRPr="00E25D6D" w:rsidTr="004E3E84">
        <w:trPr>
          <w:trHeight w:val="170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于然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5664C7" w:rsidRPr="00E25D6D" w:rsidTr="004E3E84">
        <w:trPr>
          <w:trHeight w:val="170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罗辉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4E3E84">
        <w:trPr>
          <w:trHeight w:val="170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赵艳茹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4E3E84">
        <w:trPr>
          <w:trHeight w:val="170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李浩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5664C7" w:rsidRPr="00E25D6D" w:rsidTr="004E3E84">
        <w:trPr>
          <w:trHeight w:val="170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许美义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4E3E84">
        <w:trPr>
          <w:trHeight w:val="170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梁丽丽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影像医学与核医学</w:t>
            </w:r>
          </w:p>
        </w:tc>
      </w:tr>
      <w:tr w:rsidR="005664C7" w:rsidRPr="00E25D6D" w:rsidTr="004E3E84">
        <w:trPr>
          <w:trHeight w:val="170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陈丹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遗传学</w:t>
            </w:r>
          </w:p>
        </w:tc>
      </w:tr>
      <w:tr w:rsidR="005664C7" w:rsidRPr="00E25D6D" w:rsidTr="004E3E84">
        <w:trPr>
          <w:trHeight w:val="170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张晗翀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遗传学</w:t>
            </w:r>
          </w:p>
        </w:tc>
      </w:tr>
      <w:tr w:rsidR="005664C7" w:rsidRPr="00E25D6D" w:rsidTr="004E3E84">
        <w:trPr>
          <w:trHeight w:val="170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皮阿黎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遗传学</w:t>
            </w:r>
          </w:p>
        </w:tc>
      </w:tr>
      <w:tr w:rsidR="005664C7" w:rsidRPr="00E25D6D" w:rsidTr="004E3E84">
        <w:trPr>
          <w:trHeight w:val="170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周梅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遗传学</w:t>
            </w:r>
          </w:p>
        </w:tc>
      </w:tr>
      <w:tr w:rsidR="005664C7" w:rsidRPr="00E25D6D" w:rsidTr="004E3E84">
        <w:trPr>
          <w:trHeight w:val="170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王玉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遗传学</w:t>
            </w:r>
          </w:p>
        </w:tc>
      </w:tr>
      <w:tr w:rsidR="005664C7" w:rsidRPr="00E25D6D" w:rsidTr="004E3E84">
        <w:trPr>
          <w:trHeight w:val="170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周俊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遗传学</w:t>
            </w:r>
          </w:p>
        </w:tc>
      </w:tr>
      <w:tr w:rsidR="005664C7" w:rsidRPr="00E25D6D" w:rsidTr="004E3E84">
        <w:trPr>
          <w:trHeight w:val="170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李文娇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遗传学</w:t>
            </w:r>
          </w:p>
        </w:tc>
      </w:tr>
      <w:tr w:rsidR="005664C7" w:rsidRPr="00E25D6D" w:rsidTr="004E3E84">
        <w:trPr>
          <w:trHeight w:val="170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路慧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生物化学与分子生物学</w:t>
            </w:r>
          </w:p>
        </w:tc>
      </w:tr>
      <w:tr w:rsidR="005664C7" w:rsidRPr="00E25D6D" w:rsidTr="004E3E84">
        <w:trPr>
          <w:trHeight w:val="170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吴月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生物化学与分子生物学</w:t>
            </w:r>
          </w:p>
        </w:tc>
      </w:tr>
      <w:tr w:rsidR="005664C7" w:rsidRPr="00E25D6D" w:rsidTr="004E3E84">
        <w:trPr>
          <w:trHeight w:val="170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刘娜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生物化学与分子生物学</w:t>
            </w:r>
          </w:p>
        </w:tc>
      </w:tr>
      <w:tr w:rsidR="005664C7" w:rsidRPr="00E25D6D" w:rsidTr="004E3E84">
        <w:trPr>
          <w:trHeight w:val="170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曾凡帆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生物化学与分子生物学</w:t>
            </w:r>
          </w:p>
        </w:tc>
      </w:tr>
      <w:tr w:rsidR="005664C7" w:rsidRPr="00E25D6D" w:rsidTr="004E3E84">
        <w:trPr>
          <w:trHeight w:val="170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全纯涛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生物化学与分子生物学</w:t>
            </w:r>
          </w:p>
        </w:tc>
      </w:tr>
      <w:tr w:rsidR="005664C7" w:rsidRPr="00E25D6D" w:rsidTr="004E3E84">
        <w:trPr>
          <w:trHeight w:val="170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祝贺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生物化学与分子生物学</w:t>
            </w:r>
          </w:p>
        </w:tc>
      </w:tr>
      <w:tr w:rsidR="005664C7" w:rsidRPr="00E25D6D" w:rsidTr="004E3E84">
        <w:trPr>
          <w:trHeight w:val="170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陈玉婷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生物化学与分子生物学</w:t>
            </w:r>
          </w:p>
        </w:tc>
      </w:tr>
      <w:tr w:rsidR="005664C7" w:rsidRPr="00E25D6D" w:rsidTr="004E3E84">
        <w:trPr>
          <w:trHeight w:val="170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袁维刚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人体解剖学与组织胚胎学</w:t>
            </w:r>
          </w:p>
        </w:tc>
      </w:tr>
      <w:tr w:rsidR="005664C7" w:rsidRPr="00E25D6D" w:rsidTr="004E3E84">
        <w:trPr>
          <w:trHeight w:val="170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马乐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人体解剖学与组织胚胎学</w:t>
            </w:r>
          </w:p>
        </w:tc>
      </w:tr>
      <w:tr w:rsidR="005664C7" w:rsidRPr="00E25D6D" w:rsidTr="004E3E84">
        <w:trPr>
          <w:trHeight w:val="170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赖林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免疫学</w:t>
            </w:r>
          </w:p>
        </w:tc>
      </w:tr>
      <w:tr w:rsidR="005664C7" w:rsidRPr="00E25D6D" w:rsidTr="004E3E84">
        <w:trPr>
          <w:trHeight w:val="170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王朝霞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免疫学</w:t>
            </w:r>
          </w:p>
        </w:tc>
      </w:tr>
      <w:tr w:rsidR="005664C7" w:rsidRPr="00E25D6D" w:rsidTr="004E3E84">
        <w:trPr>
          <w:trHeight w:val="170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胡文君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病原生物学</w:t>
            </w:r>
          </w:p>
        </w:tc>
      </w:tr>
      <w:tr w:rsidR="005664C7" w:rsidRPr="00E25D6D" w:rsidTr="004E3E84">
        <w:trPr>
          <w:trHeight w:val="170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张重阳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病原生物学</w:t>
            </w:r>
          </w:p>
        </w:tc>
      </w:tr>
      <w:tr w:rsidR="005664C7" w:rsidRPr="00E25D6D" w:rsidTr="004E3E84">
        <w:trPr>
          <w:trHeight w:val="170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冯玉洁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病原生物学</w:t>
            </w:r>
          </w:p>
        </w:tc>
      </w:tr>
      <w:tr w:rsidR="005664C7" w:rsidRPr="00E25D6D" w:rsidTr="004E3E84">
        <w:trPr>
          <w:trHeight w:val="170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杨璐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病原生物学</w:t>
            </w:r>
          </w:p>
        </w:tc>
      </w:tr>
      <w:tr w:rsidR="005664C7" w:rsidRPr="00E25D6D" w:rsidTr="004E3E84">
        <w:trPr>
          <w:trHeight w:val="170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邓美佳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病原生物学</w:t>
            </w:r>
          </w:p>
        </w:tc>
      </w:tr>
      <w:tr w:rsidR="005664C7" w:rsidRPr="00E25D6D" w:rsidTr="004E3E84">
        <w:trPr>
          <w:trHeight w:val="170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庞培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5664C7" w:rsidRPr="00E25D6D" w:rsidTr="004E3E84">
        <w:trPr>
          <w:trHeight w:val="170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王月娥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5664C7" w:rsidRPr="00E25D6D" w:rsidTr="004E3E84">
        <w:trPr>
          <w:trHeight w:val="170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胡殿兴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5664C7" w:rsidRPr="00E25D6D" w:rsidTr="004E3E84">
        <w:trPr>
          <w:trHeight w:val="170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李军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5664C7" w:rsidRPr="00E25D6D" w:rsidTr="004E3E84">
        <w:trPr>
          <w:trHeight w:val="170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田恬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5664C7" w:rsidRPr="00E25D6D" w:rsidTr="004E3E84">
        <w:trPr>
          <w:trHeight w:val="170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余露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5664C7" w:rsidRPr="00E25D6D" w:rsidTr="004E3E84">
        <w:trPr>
          <w:trHeight w:val="170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高雨彤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30FBA" w:rsidRDefault="005664C7" w:rsidP="0017430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130FBA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</w:tbl>
    <w:p w:rsidR="005664C7" w:rsidRDefault="005664C7" w:rsidP="00174305">
      <w:pPr>
        <w:rPr>
          <w:b/>
        </w:rPr>
      </w:pPr>
      <w:r w:rsidRPr="00825EF1">
        <w:rPr>
          <w:rFonts w:hint="eastAsia"/>
          <w:b/>
        </w:rPr>
        <w:t>高级生化实验</w:t>
      </w:r>
    </w:p>
    <w:p w:rsidR="005664C7" w:rsidRPr="0032061B" w:rsidRDefault="005664C7" w:rsidP="00174305">
      <w:r>
        <w:t>11</w:t>
      </w:r>
      <w:r>
        <w:rPr>
          <w:rFonts w:hint="eastAsia"/>
        </w:rPr>
        <w:t>月</w:t>
      </w:r>
      <w:r>
        <w:t>8/9</w:t>
      </w:r>
      <w:r>
        <w:rPr>
          <w:rFonts w:hint="eastAsia"/>
        </w:rPr>
        <w:t>日（</w:t>
      </w:r>
      <w:r>
        <w:t>lab1/6</w:t>
      </w:r>
      <w:r>
        <w:rPr>
          <w:rFonts w:hint="eastAsia"/>
        </w:rPr>
        <w:t>），</w:t>
      </w:r>
      <w:r>
        <w:t>11</w:t>
      </w:r>
      <w:r>
        <w:rPr>
          <w:rFonts w:hint="eastAsia"/>
        </w:rPr>
        <w:t>月</w:t>
      </w:r>
      <w:r>
        <w:t>15/16</w:t>
      </w:r>
      <w:r>
        <w:rPr>
          <w:rFonts w:hint="eastAsia"/>
        </w:rPr>
        <w:t>日（</w:t>
      </w:r>
      <w:r>
        <w:t>lab1</w:t>
      </w:r>
      <w:r>
        <w:rPr>
          <w:rFonts w:hint="eastAsia"/>
        </w:rPr>
        <w:t>），王玉</w:t>
      </w:r>
    </w:p>
    <w:tbl>
      <w:tblPr>
        <w:tblW w:w="4740" w:type="dxa"/>
        <w:tblInd w:w="98" w:type="dxa"/>
        <w:tblLook w:val="00A0"/>
      </w:tblPr>
      <w:tblGrid>
        <w:gridCol w:w="2000"/>
        <w:gridCol w:w="2740"/>
      </w:tblGrid>
      <w:tr w:rsidR="005664C7" w:rsidRPr="00E25D6D" w:rsidTr="004E3E84">
        <w:trPr>
          <w:trHeight w:val="284"/>
        </w:trPr>
        <w:tc>
          <w:tcPr>
            <w:tcW w:w="2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3C73AA" w:rsidRDefault="005664C7" w:rsidP="003C73A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C73A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向成</w:t>
            </w:r>
          </w:p>
        </w:tc>
        <w:tc>
          <w:tcPr>
            <w:tcW w:w="2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3C73AA" w:rsidRDefault="005664C7" w:rsidP="003C73A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C73A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临床检验诊断学</w:t>
            </w:r>
          </w:p>
        </w:tc>
      </w:tr>
      <w:tr w:rsidR="005664C7" w:rsidRPr="00E25D6D" w:rsidTr="004E3E84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3C73AA" w:rsidRDefault="005664C7" w:rsidP="003C73A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C73A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毛丽娥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3C73AA" w:rsidRDefault="005664C7" w:rsidP="003C73A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C73A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临床检验诊断学</w:t>
            </w:r>
          </w:p>
        </w:tc>
      </w:tr>
      <w:tr w:rsidR="005664C7" w:rsidRPr="00E25D6D" w:rsidTr="004E3E84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3C73AA" w:rsidRDefault="005664C7" w:rsidP="003C73A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C73A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马思琪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3C73AA" w:rsidRDefault="005664C7" w:rsidP="003C73A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C73A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眼科学</w:t>
            </w:r>
          </w:p>
        </w:tc>
      </w:tr>
      <w:tr w:rsidR="005664C7" w:rsidRPr="00E25D6D" w:rsidTr="004E3E84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3C73AA" w:rsidRDefault="005664C7" w:rsidP="003C73A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C73A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王志超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3C73AA" w:rsidRDefault="005664C7" w:rsidP="003C73A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C73A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耳鼻咽喉科学</w:t>
            </w:r>
          </w:p>
        </w:tc>
      </w:tr>
    </w:tbl>
    <w:p w:rsidR="005664C7" w:rsidRDefault="005664C7" w:rsidP="00C1081C">
      <w:pPr>
        <w:rPr>
          <w:b/>
        </w:rPr>
      </w:pPr>
    </w:p>
    <w:p w:rsidR="005664C7" w:rsidRDefault="005664C7" w:rsidP="00C1081C">
      <w:pPr>
        <w:rPr>
          <w:b/>
        </w:rPr>
      </w:pPr>
      <w:r w:rsidRPr="00825EF1">
        <w:rPr>
          <w:rFonts w:hint="eastAsia"/>
          <w:b/>
        </w:rPr>
        <w:t>高级生化实验</w:t>
      </w:r>
    </w:p>
    <w:p w:rsidR="005664C7" w:rsidRDefault="005664C7" w:rsidP="00C1081C">
      <w:r>
        <w:t>11</w:t>
      </w:r>
      <w:r>
        <w:rPr>
          <w:rFonts w:hint="eastAsia"/>
        </w:rPr>
        <w:t>月</w:t>
      </w:r>
      <w:r>
        <w:t>8/9</w:t>
      </w:r>
      <w:r>
        <w:rPr>
          <w:rFonts w:hint="eastAsia"/>
        </w:rPr>
        <w:t>日（</w:t>
      </w:r>
      <w:r>
        <w:t>lab2/7</w:t>
      </w:r>
      <w:r>
        <w:rPr>
          <w:rFonts w:hint="eastAsia"/>
        </w:rPr>
        <w:t>），</w:t>
      </w:r>
      <w:r>
        <w:t>11</w:t>
      </w:r>
      <w:r>
        <w:rPr>
          <w:rFonts w:hint="eastAsia"/>
        </w:rPr>
        <w:t>月</w:t>
      </w:r>
      <w:r>
        <w:t>15/16</w:t>
      </w:r>
      <w:r>
        <w:rPr>
          <w:rFonts w:hint="eastAsia"/>
        </w:rPr>
        <w:t>日（</w:t>
      </w:r>
      <w:r>
        <w:t>lab2</w:t>
      </w:r>
      <w:r>
        <w:rPr>
          <w:rFonts w:hint="eastAsia"/>
        </w:rPr>
        <w:t>），周洁</w:t>
      </w:r>
    </w:p>
    <w:p w:rsidR="005664C7" w:rsidRDefault="005664C7" w:rsidP="00C1081C"/>
    <w:tbl>
      <w:tblPr>
        <w:tblW w:w="4740" w:type="dxa"/>
        <w:tblInd w:w="98" w:type="dxa"/>
        <w:tblLook w:val="00A0"/>
      </w:tblPr>
      <w:tblGrid>
        <w:gridCol w:w="2000"/>
        <w:gridCol w:w="2740"/>
      </w:tblGrid>
      <w:tr w:rsidR="005664C7" w:rsidRPr="00E25D6D" w:rsidTr="0032061B">
        <w:trPr>
          <w:trHeight w:val="284"/>
        </w:trPr>
        <w:tc>
          <w:tcPr>
            <w:tcW w:w="2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方琳</w:t>
            </w:r>
          </w:p>
        </w:tc>
        <w:tc>
          <w:tcPr>
            <w:tcW w:w="2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黄芳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刘杨震宇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陈文婷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叶金旺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胡凡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刘彦超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曹昀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洪小月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童玮琳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李浩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刘丙勋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徐鹏飞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李茜钰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华淑瑶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戴洪甜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张淑娟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焦锦玉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曾鹏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郝强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陈诚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药理学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谢雯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药理学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付田力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药理学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张猜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药理学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王玲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药理学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魏平君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药理学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梅承翰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药理学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曾梦雪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药理学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王换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药理学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任慧丽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药理学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龚雅洁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流行病与卫生统计学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杨洋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流行病与卫生统计学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黄振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劳动卫生与环境卫生学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陈威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劳动卫生与环境卫生学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蒋海静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劳动卫生与环境卫生学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刘雯雨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劳动卫生与环境卫生学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王豪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劳动卫生与环境卫生学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张一枝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劳动卫生与环境卫生学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李佩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劳动卫生与环境卫生学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周略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E5699C" w:rsidRDefault="005664C7" w:rsidP="00E5699C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E5699C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劳动卫生与环境卫生学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3C73AA" w:rsidRDefault="005664C7" w:rsidP="003C73A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C73A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杜智会</w:t>
            </w:r>
          </w:p>
        </w:tc>
        <w:tc>
          <w:tcPr>
            <w:tcW w:w="2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3C73AA" w:rsidRDefault="005664C7" w:rsidP="003C73A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C73A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耳鼻咽喉科学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3C73AA" w:rsidRDefault="005664C7" w:rsidP="003C73A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C73A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姜文秀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3C73AA" w:rsidRDefault="005664C7" w:rsidP="003C73A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C73A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耳鼻咽喉科学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3C73AA" w:rsidRDefault="005664C7" w:rsidP="003C73A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C73A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袁芬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3C73AA" w:rsidRDefault="005664C7" w:rsidP="003C73A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C73A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中西医结合临床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3C73AA" w:rsidRDefault="005664C7" w:rsidP="003C73A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C73A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胡美霖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3C73AA" w:rsidRDefault="005664C7" w:rsidP="003C73A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C73A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中西医结合临床</w:t>
            </w:r>
          </w:p>
        </w:tc>
      </w:tr>
    </w:tbl>
    <w:p w:rsidR="005664C7" w:rsidRDefault="005664C7" w:rsidP="000F1ECE">
      <w:pPr>
        <w:rPr>
          <w:b/>
        </w:rPr>
      </w:pPr>
    </w:p>
    <w:p w:rsidR="005664C7" w:rsidRDefault="005664C7" w:rsidP="000F1ECE">
      <w:pPr>
        <w:rPr>
          <w:b/>
        </w:rPr>
      </w:pPr>
      <w:r w:rsidRPr="00825EF1">
        <w:rPr>
          <w:rFonts w:hint="eastAsia"/>
          <w:b/>
        </w:rPr>
        <w:t>高级生化实验</w:t>
      </w:r>
    </w:p>
    <w:p w:rsidR="005664C7" w:rsidRDefault="005664C7" w:rsidP="000F1ECE">
      <w:r>
        <w:t>11</w:t>
      </w:r>
      <w:r>
        <w:rPr>
          <w:rFonts w:hint="eastAsia"/>
        </w:rPr>
        <w:t>月</w:t>
      </w:r>
      <w:r>
        <w:t>8/9</w:t>
      </w:r>
      <w:r>
        <w:rPr>
          <w:rFonts w:hint="eastAsia"/>
        </w:rPr>
        <w:t>日（</w:t>
      </w:r>
      <w:r>
        <w:t>lab3/8</w:t>
      </w:r>
      <w:r>
        <w:rPr>
          <w:rFonts w:hint="eastAsia"/>
        </w:rPr>
        <w:t>），</w:t>
      </w:r>
      <w:r>
        <w:t>11</w:t>
      </w:r>
      <w:r>
        <w:rPr>
          <w:rFonts w:hint="eastAsia"/>
        </w:rPr>
        <w:t>月</w:t>
      </w:r>
      <w:r>
        <w:t>15/16</w:t>
      </w:r>
      <w:r>
        <w:rPr>
          <w:rFonts w:hint="eastAsia"/>
        </w:rPr>
        <w:t>日（</w:t>
      </w:r>
      <w:r>
        <w:t>lab3</w:t>
      </w:r>
      <w:r>
        <w:rPr>
          <w:rFonts w:hint="eastAsia"/>
        </w:rPr>
        <w:t>），陈娟</w:t>
      </w:r>
    </w:p>
    <w:p w:rsidR="005664C7" w:rsidRPr="000F1ECE" w:rsidRDefault="005664C7" w:rsidP="00174305">
      <w:pPr>
        <w:rPr>
          <w:sz w:val="18"/>
          <w:szCs w:val="18"/>
        </w:rPr>
      </w:pPr>
    </w:p>
    <w:tbl>
      <w:tblPr>
        <w:tblW w:w="4745" w:type="dxa"/>
        <w:tblInd w:w="93" w:type="dxa"/>
        <w:tblLook w:val="00A0"/>
      </w:tblPr>
      <w:tblGrid>
        <w:gridCol w:w="2002"/>
        <w:gridCol w:w="2743"/>
      </w:tblGrid>
      <w:tr w:rsidR="005664C7" w:rsidRPr="00E25D6D" w:rsidTr="0032061B">
        <w:trPr>
          <w:trHeight w:val="284"/>
        </w:trPr>
        <w:tc>
          <w:tcPr>
            <w:tcW w:w="2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胡华</w:t>
            </w:r>
          </w:p>
        </w:tc>
        <w:tc>
          <w:tcPr>
            <w:tcW w:w="2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劳动卫生与环境卫生学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唐莎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劳动卫生与环境卫生学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周群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营养与食品卫生学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金小玲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营养与食品卫生学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罗纲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营养与食品卫生学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陈梁凯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营养与食品卫生学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吴远珏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营养与食品卫生学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周莉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营养与食品卫生学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吴柳风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营养与食品卫生学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谢筱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营养与食品卫生学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张闪闪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营养与食品卫生学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肖琳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营养与食品卫生学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黄俊美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营养与食品卫生学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严丹丹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卫生毒理学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林威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法医学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陈轶群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法医学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童昉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法医学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张骏超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法医学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梁悦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法医学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潘超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法医学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韦甜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法医学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周千里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法医学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杨明真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法医学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陈龙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生物化学与分子生物学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孙丹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生物化学与分子生物学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张幻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王可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张玉平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魏文会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孟照吉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徐傲霜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杨西浪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陈丽雯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朱贝贝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马潇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张浩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缑洛宁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罗丽丽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潘雯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周兴笛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0F1ECE" w:rsidRDefault="005664C7" w:rsidP="000F1ECE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0F1ECE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C251B" w:rsidRDefault="005664C7" w:rsidP="007C251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C251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叶成林</w:t>
            </w:r>
          </w:p>
        </w:tc>
        <w:tc>
          <w:tcPr>
            <w:tcW w:w="2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C251B" w:rsidRDefault="005664C7" w:rsidP="007C251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C251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病原生物学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C251B" w:rsidRDefault="005664C7" w:rsidP="007C251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C251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徐剑锋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C251B" w:rsidRDefault="005664C7" w:rsidP="007C251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C251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重症医学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C251B" w:rsidRDefault="005664C7" w:rsidP="007C251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C251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张静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C251B" w:rsidRDefault="005664C7" w:rsidP="007C251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C251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C251B" w:rsidRDefault="005664C7" w:rsidP="007C251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C251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刘彦波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C251B" w:rsidRDefault="005664C7" w:rsidP="007C251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C251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影像医学与核医学</w:t>
            </w:r>
          </w:p>
        </w:tc>
      </w:tr>
    </w:tbl>
    <w:p w:rsidR="005664C7" w:rsidRDefault="005664C7" w:rsidP="007942ED">
      <w:pPr>
        <w:rPr>
          <w:b/>
        </w:rPr>
      </w:pPr>
    </w:p>
    <w:p w:rsidR="005664C7" w:rsidRDefault="005664C7" w:rsidP="007942ED">
      <w:pPr>
        <w:rPr>
          <w:b/>
        </w:rPr>
      </w:pPr>
      <w:r w:rsidRPr="00825EF1">
        <w:rPr>
          <w:rFonts w:hint="eastAsia"/>
          <w:b/>
        </w:rPr>
        <w:t>高级生化实验</w:t>
      </w:r>
    </w:p>
    <w:p w:rsidR="005664C7" w:rsidRDefault="005664C7" w:rsidP="007942ED">
      <w:r>
        <w:t>11</w:t>
      </w:r>
      <w:r>
        <w:rPr>
          <w:rFonts w:hint="eastAsia"/>
        </w:rPr>
        <w:t>月</w:t>
      </w:r>
      <w:r>
        <w:t>8/9</w:t>
      </w:r>
      <w:r>
        <w:rPr>
          <w:rFonts w:hint="eastAsia"/>
        </w:rPr>
        <w:t>日（</w:t>
      </w:r>
      <w:r>
        <w:t>lab6/1</w:t>
      </w:r>
      <w:r>
        <w:rPr>
          <w:rFonts w:hint="eastAsia"/>
        </w:rPr>
        <w:t>），</w:t>
      </w:r>
      <w:r>
        <w:t>11</w:t>
      </w:r>
      <w:r>
        <w:rPr>
          <w:rFonts w:hint="eastAsia"/>
        </w:rPr>
        <w:t>月</w:t>
      </w:r>
      <w:r>
        <w:t>15/16</w:t>
      </w:r>
      <w:r>
        <w:rPr>
          <w:rFonts w:hint="eastAsia"/>
        </w:rPr>
        <w:t>日（</w:t>
      </w:r>
      <w:r>
        <w:t>lab6</w:t>
      </w:r>
      <w:r>
        <w:rPr>
          <w:rFonts w:hint="eastAsia"/>
        </w:rPr>
        <w:t>），袁萍</w:t>
      </w:r>
    </w:p>
    <w:p w:rsidR="005664C7" w:rsidRDefault="005664C7" w:rsidP="00174305">
      <w:pPr>
        <w:rPr>
          <w:sz w:val="18"/>
          <w:szCs w:val="18"/>
        </w:rPr>
      </w:pPr>
    </w:p>
    <w:tbl>
      <w:tblPr>
        <w:tblW w:w="4740" w:type="dxa"/>
        <w:tblInd w:w="98" w:type="dxa"/>
        <w:tblLook w:val="00A0"/>
      </w:tblPr>
      <w:tblGrid>
        <w:gridCol w:w="2000"/>
        <w:gridCol w:w="2740"/>
      </w:tblGrid>
      <w:tr w:rsidR="005664C7" w:rsidRPr="00E25D6D" w:rsidTr="0032061B">
        <w:trPr>
          <w:trHeight w:val="284"/>
        </w:trPr>
        <w:tc>
          <w:tcPr>
            <w:tcW w:w="2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魏求哲</w:t>
            </w:r>
          </w:p>
        </w:tc>
        <w:tc>
          <w:tcPr>
            <w:tcW w:w="2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罗婷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袁林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杨肖沫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吴海浪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周刊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肖丽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彭丽琴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黄翩翩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高飞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何洋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李子进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阮珺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胡玉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胡英英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宋霄霄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李静勇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谭沛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王秋果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饶才俊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卢帅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李坤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王诗琦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杨雪珂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丁霏霏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龚瑞君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王莹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儿科学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甘露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皮肤病与性病学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孙艳虹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皮肤病与性病学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王瑞云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皮肤病与性病学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许楠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皮肤病与性病学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陈冲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影像医学与核医学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王怡春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影像医学与核医学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花文娟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影像医学与核医学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张鸿森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影像医学与核医学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杨延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影像医学与核医学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孙晴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影像医学与核医学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糜素霖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影像医学与核医学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姚琦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影像医学与核医学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黄丽锋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7942ED" w:rsidRDefault="005664C7" w:rsidP="007942ED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7942ED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临床检验诊断学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6525C8" w:rsidRDefault="005664C7" w:rsidP="006525C8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6525C8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王文辉</w:t>
            </w:r>
          </w:p>
        </w:tc>
        <w:tc>
          <w:tcPr>
            <w:tcW w:w="2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6525C8" w:rsidRDefault="005664C7" w:rsidP="006525C8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6525C8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研究生院培训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6525C8" w:rsidRDefault="005664C7" w:rsidP="006525C8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6525C8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吴师师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6525C8" w:rsidRDefault="005664C7" w:rsidP="006525C8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6525C8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研究生院培训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6525C8" w:rsidRDefault="005664C7" w:rsidP="006525C8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6525C8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张飞齐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6525C8" w:rsidRDefault="005664C7" w:rsidP="006525C8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6525C8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研究生院培训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6525C8" w:rsidRDefault="005664C7" w:rsidP="006525C8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6525C8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张哲罡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6525C8" w:rsidRDefault="005664C7" w:rsidP="006525C8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6525C8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研究生院培训</w:t>
            </w:r>
          </w:p>
        </w:tc>
      </w:tr>
    </w:tbl>
    <w:p w:rsidR="005664C7" w:rsidRDefault="005664C7" w:rsidP="00151B3B">
      <w:pPr>
        <w:rPr>
          <w:b/>
        </w:rPr>
      </w:pPr>
    </w:p>
    <w:p w:rsidR="005664C7" w:rsidRDefault="005664C7" w:rsidP="00151B3B">
      <w:pPr>
        <w:rPr>
          <w:b/>
        </w:rPr>
      </w:pPr>
      <w:r w:rsidRPr="00825EF1">
        <w:rPr>
          <w:rFonts w:hint="eastAsia"/>
          <w:b/>
        </w:rPr>
        <w:t>高级生化实验</w:t>
      </w:r>
    </w:p>
    <w:p w:rsidR="005664C7" w:rsidRDefault="005664C7" w:rsidP="00151B3B">
      <w:r>
        <w:t>11</w:t>
      </w:r>
      <w:r>
        <w:rPr>
          <w:rFonts w:hint="eastAsia"/>
        </w:rPr>
        <w:t>月</w:t>
      </w:r>
      <w:r>
        <w:t>8/9</w:t>
      </w:r>
      <w:r>
        <w:rPr>
          <w:rFonts w:hint="eastAsia"/>
        </w:rPr>
        <w:t>日（</w:t>
      </w:r>
      <w:r>
        <w:t>lab7/2</w:t>
      </w:r>
      <w:r>
        <w:rPr>
          <w:rFonts w:hint="eastAsia"/>
        </w:rPr>
        <w:t>），</w:t>
      </w:r>
      <w:r>
        <w:t>11</w:t>
      </w:r>
      <w:r>
        <w:rPr>
          <w:rFonts w:hint="eastAsia"/>
        </w:rPr>
        <w:t>月</w:t>
      </w:r>
      <w:r>
        <w:t>15/16</w:t>
      </w:r>
      <w:r>
        <w:rPr>
          <w:rFonts w:hint="eastAsia"/>
        </w:rPr>
        <w:t>日（</w:t>
      </w:r>
      <w:r>
        <w:t>lab7</w:t>
      </w:r>
      <w:r>
        <w:rPr>
          <w:rFonts w:hint="eastAsia"/>
        </w:rPr>
        <w:t>），过健俐</w:t>
      </w:r>
    </w:p>
    <w:p w:rsidR="005664C7" w:rsidRDefault="005664C7" w:rsidP="00174305">
      <w:pPr>
        <w:rPr>
          <w:sz w:val="18"/>
          <w:szCs w:val="18"/>
        </w:rPr>
      </w:pPr>
    </w:p>
    <w:tbl>
      <w:tblPr>
        <w:tblW w:w="4740" w:type="dxa"/>
        <w:tblInd w:w="98" w:type="dxa"/>
        <w:tblLook w:val="00A0"/>
      </w:tblPr>
      <w:tblGrid>
        <w:gridCol w:w="2000"/>
        <w:gridCol w:w="2740"/>
      </w:tblGrid>
      <w:tr w:rsidR="005664C7" w:rsidRPr="00E25D6D" w:rsidTr="0032061B">
        <w:trPr>
          <w:trHeight w:val="284"/>
        </w:trPr>
        <w:tc>
          <w:tcPr>
            <w:tcW w:w="2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彭冬</w:t>
            </w:r>
          </w:p>
        </w:tc>
        <w:tc>
          <w:tcPr>
            <w:tcW w:w="2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临床检验诊断学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谢阿青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临床检验诊断学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刘兴欣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临床检验诊断学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祁闪闪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临床检验诊断学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周彩虹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临床检验诊断学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陈珍珍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临床检验诊断学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赵心悦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眼科学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许康康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眼科学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吴晗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耳鼻咽喉科学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谢乐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耳鼻咽喉科学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蔡花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耳鼻咽喉科学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何畅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耳鼻咽喉科学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夏明宇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耳鼻咽喉科学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魏春花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肿瘤学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李亚娇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肿瘤学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梁金燕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肿瘤学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王健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肿瘤学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洪嘉欣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肿瘤学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吴少梅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急诊医学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王静林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药剂学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许明珍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药剂学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郑子明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药剂学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邓丹芳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中西医结合临床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夏雪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中西医结合临床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熊泽欢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口腔临床医学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周鑫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口腔临床医学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翁秀红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口腔临床医学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曹岑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口腔临床医学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付明珠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感染病学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樊佳慧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金财宝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顾佳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武文聪慧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卢盼盼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李丹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胡森林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刘娟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李雅雯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李杰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杨倩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151B3B" w:rsidRDefault="005664C7" w:rsidP="00151B3B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151B3B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6525C8" w:rsidRDefault="005664C7" w:rsidP="006525C8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6525C8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潘俊杰</w:t>
            </w:r>
          </w:p>
        </w:tc>
        <w:tc>
          <w:tcPr>
            <w:tcW w:w="2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6525C8" w:rsidRDefault="005664C7" w:rsidP="006525C8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6525C8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研究生院培训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6525C8" w:rsidRDefault="005664C7" w:rsidP="006525C8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6525C8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丁力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6525C8" w:rsidRDefault="005664C7" w:rsidP="006525C8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6525C8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研究生院培训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6525C8" w:rsidRDefault="005664C7" w:rsidP="006525C8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6525C8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周艳萍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6525C8" w:rsidRDefault="005664C7" w:rsidP="006525C8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6525C8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研究生院培训</w:t>
            </w:r>
          </w:p>
        </w:tc>
      </w:tr>
    </w:tbl>
    <w:p w:rsidR="005664C7" w:rsidRDefault="005664C7" w:rsidP="008617D2">
      <w:pPr>
        <w:rPr>
          <w:b/>
        </w:rPr>
      </w:pPr>
    </w:p>
    <w:p w:rsidR="005664C7" w:rsidRDefault="005664C7" w:rsidP="008617D2">
      <w:pPr>
        <w:rPr>
          <w:b/>
        </w:rPr>
      </w:pPr>
      <w:r w:rsidRPr="00825EF1">
        <w:rPr>
          <w:rFonts w:hint="eastAsia"/>
          <w:b/>
        </w:rPr>
        <w:t>高级生化实验</w:t>
      </w:r>
    </w:p>
    <w:p w:rsidR="005664C7" w:rsidRDefault="005664C7" w:rsidP="008617D2">
      <w:r>
        <w:t>11</w:t>
      </w:r>
      <w:r>
        <w:rPr>
          <w:rFonts w:hint="eastAsia"/>
        </w:rPr>
        <w:t>月</w:t>
      </w:r>
      <w:r>
        <w:t>8/9</w:t>
      </w:r>
      <w:r>
        <w:rPr>
          <w:rFonts w:hint="eastAsia"/>
        </w:rPr>
        <w:t>日（</w:t>
      </w:r>
      <w:r>
        <w:t>lab8/3</w:t>
      </w:r>
      <w:r>
        <w:rPr>
          <w:rFonts w:hint="eastAsia"/>
        </w:rPr>
        <w:t>），</w:t>
      </w:r>
      <w:r>
        <w:t>11</w:t>
      </w:r>
      <w:r>
        <w:rPr>
          <w:rFonts w:hint="eastAsia"/>
        </w:rPr>
        <w:t>月</w:t>
      </w:r>
      <w:r>
        <w:t>15/16</w:t>
      </w:r>
      <w:r>
        <w:rPr>
          <w:rFonts w:hint="eastAsia"/>
        </w:rPr>
        <w:t>日（</w:t>
      </w:r>
      <w:r>
        <w:t>lab8</w:t>
      </w:r>
      <w:r>
        <w:rPr>
          <w:rFonts w:hint="eastAsia"/>
        </w:rPr>
        <w:t>），田俊</w:t>
      </w:r>
    </w:p>
    <w:p w:rsidR="005664C7" w:rsidRDefault="005664C7" w:rsidP="00174305">
      <w:pPr>
        <w:rPr>
          <w:sz w:val="18"/>
          <w:szCs w:val="18"/>
        </w:rPr>
      </w:pPr>
    </w:p>
    <w:tbl>
      <w:tblPr>
        <w:tblW w:w="4745" w:type="dxa"/>
        <w:tblInd w:w="93" w:type="dxa"/>
        <w:tblLook w:val="00A0"/>
      </w:tblPr>
      <w:tblGrid>
        <w:gridCol w:w="2002"/>
        <w:gridCol w:w="2743"/>
      </w:tblGrid>
      <w:tr w:rsidR="005664C7" w:rsidRPr="00E25D6D" w:rsidTr="0032061B">
        <w:trPr>
          <w:trHeight w:val="284"/>
        </w:trPr>
        <w:tc>
          <w:tcPr>
            <w:tcW w:w="2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吴小妹</w:t>
            </w:r>
          </w:p>
        </w:tc>
        <w:tc>
          <w:tcPr>
            <w:tcW w:w="2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苗烨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李庆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赵娟凤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付杏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祝秀芝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阮国然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李陈泽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殷文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周盼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唐颖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刘聪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李媛媛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方琴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马海燕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张泽庆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范银萍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墨玉清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权欢欢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王鹏鸽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韩婷婷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吴薇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田浩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神经病学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陈承奇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肿瘤学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易旻晓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肿瘤学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徐涵潇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肿瘤学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邹军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肿瘤学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王邦彦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肿瘤学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石鑫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口腔临床医学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刘念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口腔临床医学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卢元元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儿科学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胡柳宇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儿科学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王丽霞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儿科学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郭树森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儿科学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杨婷婷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儿科学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胡伟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皮肤病与性病学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余浩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影像医学与核医学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李丹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影像医学与核医学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孙栋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影像医学与核医学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可赞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8617D2" w:rsidRDefault="005664C7" w:rsidP="008617D2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8617D2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影像医学与核医学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6525C8" w:rsidRDefault="005664C7" w:rsidP="006525C8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6525C8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杨景</w:t>
            </w:r>
          </w:p>
        </w:tc>
        <w:tc>
          <w:tcPr>
            <w:tcW w:w="2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6525C8" w:rsidRDefault="005664C7" w:rsidP="006525C8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6525C8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研究生院培训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6525C8" w:rsidRDefault="005664C7" w:rsidP="006525C8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6525C8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汪菲菲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6525C8" w:rsidRDefault="005664C7" w:rsidP="006525C8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6525C8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研究生院培训</w:t>
            </w:r>
          </w:p>
        </w:tc>
      </w:tr>
      <w:tr w:rsidR="005664C7" w:rsidRPr="00E25D6D" w:rsidTr="0032061B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6525C8" w:rsidRDefault="005664C7" w:rsidP="006525C8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6525C8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谢柏扬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664C7" w:rsidRPr="006525C8" w:rsidRDefault="005664C7" w:rsidP="006525C8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6525C8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研究生院培训</w:t>
            </w:r>
          </w:p>
        </w:tc>
      </w:tr>
    </w:tbl>
    <w:p w:rsidR="005664C7" w:rsidRDefault="005664C7" w:rsidP="00174305">
      <w:pPr>
        <w:rPr>
          <w:sz w:val="18"/>
          <w:szCs w:val="18"/>
        </w:rPr>
      </w:pPr>
    </w:p>
    <w:p w:rsidR="005664C7" w:rsidRPr="00174305" w:rsidRDefault="005664C7" w:rsidP="00174305">
      <w:pPr>
        <w:rPr>
          <w:sz w:val="18"/>
          <w:szCs w:val="18"/>
        </w:rPr>
      </w:pPr>
    </w:p>
    <w:sectPr w:rsidR="005664C7" w:rsidRPr="00174305" w:rsidSect="001E17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64C7" w:rsidRDefault="005664C7" w:rsidP="00174305">
      <w:r>
        <w:separator/>
      </w:r>
    </w:p>
  </w:endnote>
  <w:endnote w:type="continuationSeparator" w:id="1">
    <w:p w:rsidR="005664C7" w:rsidRDefault="005664C7" w:rsidP="001743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Dialog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64C7" w:rsidRDefault="005664C7" w:rsidP="00174305">
      <w:r>
        <w:separator/>
      </w:r>
    </w:p>
  </w:footnote>
  <w:footnote w:type="continuationSeparator" w:id="1">
    <w:p w:rsidR="005664C7" w:rsidRDefault="005664C7" w:rsidP="001743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4305"/>
    <w:rsid w:val="00040FF2"/>
    <w:rsid w:val="00046A56"/>
    <w:rsid w:val="000544C2"/>
    <w:rsid w:val="000668AC"/>
    <w:rsid w:val="000C67D6"/>
    <w:rsid w:val="000D2CC5"/>
    <w:rsid w:val="000F1ECE"/>
    <w:rsid w:val="001113EC"/>
    <w:rsid w:val="001118F3"/>
    <w:rsid w:val="00130FBA"/>
    <w:rsid w:val="00144806"/>
    <w:rsid w:val="00151B3B"/>
    <w:rsid w:val="0016261F"/>
    <w:rsid w:val="00174305"/>
    <w:rsid w:val="001B7D35"/>
    <w:rsid w:val="001E17BF"/>
    <w:rsid w:val="001F3106"/>
    <w:rsid w:val="001F4E8D"/>
    <w:rsid w:val="00221357"/>
    <w:rsid w:val="0024478F"/>
    <w:rsid w:val="00246D3F"/>
    <w:rsid w:val="0025304D"/>
    <w:rsid w:val="00270D85"/>
    <w:rsid w:val="002A1499"/>
    <w:rsid w:val="002A790B"/>
    <w:rsid w:val="002C6CD7"/>
    <w:rsid w:val="002E3B4D"/>
    <w:rsid w:val="00300CCA"/>
    <w:rsid w:val="0032061B"/>
    <w:rsid w:val="00326BEE"/>
    <w:rsid w:val="00356562"/>
    <w:rsid w:val="0036475A"/>
    <w:rsid w:val="00366055"/>
    <w:rsid w:val="003B4E97"/>
    <w:rsid w:val="003C1412"/>
    <w:rsid w:val="003C1D71"/>
    <w:rsid w:val="003C73AA"/>
    <w:rsid w:val="003D106E"/>
    <w:rsid w:val="00433589"/>
    <w:rsid w:val="0045636F"/>
    <w:rsid w:val="00457195"/>
    <w:rsid w:val="00457331"/>
    <w:rsid w:val="0046272A"/>
    <w:rsid w:val="00477735"/>
    <w:rsid w:val="00496CB6"/>
    <w:rsid w:val="004A6EE9"/>
    <w:rsid w:val="004D4550"/>
    <w:rsid w:val="004E3E84"/>
    <w:rsid w:val="004F5572"/>
    <w:rsid w:val="005138C9"/>
    <w:rsid w:val="005206C9"/>
    <w:rsid w:val="00522281"/>
    <w:rsid w:val="005664C7"/>
    <w:rsid w:val="00575DA6"/>
    <w:rsid w:val="00576CA0"/>
    <w:rsid w:val="005832E9"/>
    <w:rsid w:val="00592679"/>
    <w:rsid w:val="005A1B30"/>
    <w:rsid w:val="005A2DF0"/>
    <w:rsid w:val="005C28FD"/>
    <w:rsid w:val="005C41BA"/>
    <w:rsid w:val="005E716A"/>
    <w:rsid w:val="005F4465"/>
    <w:rsid w:val="00621CC4"/>
    <w:rsid w:val="006252D8"/>
    <w:rsid w:val="00643C9E"/>
    <w:rsid w:val="00644CAD"/>
    <w:rsid w:val="006525C8"/>
    <w:rsid w:val="006704C9"/>
    <w:rsid w:val="00677950"/>
    <w:rsid w:val="00680474"/>
    <w:rsid w:val="006A447A"/>
    <w:rsid w:val="006B12B5"/>
    <w:rsid w:val="006F4F24"/>
    <w:rsid w:val="0070082F"/>
    <w:rsid w:val="007143D4"/>
    <w:rsid w:val="007511B2"/>
    <w:rsid w:val="00773B55"/>
    <w:rsid w:val="00774BB0"/>
    <w:rsid w:val="007942ED"/>
    <w:rsid w:val="007A32BC"/>
    <w:rsid w:val="007C251B"/>
    <w:rsid w:val="007C77DC"/>
    <w:rsid w:val="00815588"/>
    <w:rsid w:val="0082481E"/>
    <w:rsid w:val="00825EF1"/>
    <w:rsid w:val="00830CA4"/>
    <w:rsid w:val="0083609B"/>
    <w:rsid w:val="008366F9"/>
    <w:rsid w:val="00846A95"/>
    <w:rsid w:val="008617D2"/>
    <w:rsid w:val="00871F7A"/>
    <w:rsid w:val="008B5D48"/>
    <w:rsid w:val="009068FB"/>
    <w:rsid w:val="0091200D"/>
    <w:rsid w:val="009216C7"/>
    <w:rsid w:val="00921D06"/>
    <w:rsid w:val="00976230"/>
    <w:rsid w:val="00983007"/>
    <w:rsid w:val="00985549"/>
    <w:rsid w:val="009A12AF"/>
    <w:rsid w:val="009A6FDA"/>
    <w:rsid w:val="009B4AEB"/>
    <w:rsid w:val="009B53C0"/>
    <w:rsid w:val="009F2FB1"/>
    <w:rsid w:val="00A03BB9"/>
    <w:rsid w:val="00A07825"/>
    <w:rsid w:val="00A13FA0"/>
    <w:rsid w:val="00A61EFA"/>
    <w:rsid w:val="00A677BA"/>
    <w:rsid w:val="00A76204"/>
    <w:rsid w:val="00A94CE7"/>
    <w:rsid w:val="00AB319C"/>
    <w:rsid w:val="00AC731D"/>
    <w:rsid w:val="00B02089"/>
    <w:rsid w:val="00B7319E"/>
    <w:rsid w:val="00BA1BA3"/>
    <w:rsid w:val="00BA59F8"/>
    <w:rsid w:val="00BD4729"/>
    <w:rsid w:val="00BD698C"/>
    <w:rsid w:val="00C1081C"/>
    <w:rsid w:val="00C21C66"/>
    <w:rsid w:val="00C2344D"/>
    <w:rsid w:val="00C56B1C"/>
    <w:rsid w:val="00C57DC3"/>
    <w:rsid w:val="00C75B2D"/>
    <w:rsid w:val="00C916AD"/>
    <w:rsid w:val="00C94711"/>
    <w:rsid w:val="00CB0C3C"/>
    <w:rsid w:val="00CC18AF"/>
    <w:rsid w:val="00CD37E6"/>
    <w:rsid w:val="00CF1A1E"/>
    <w:rsid w:val="00D034DF"/>
    <w:rsid w:val="00D1232B"/>
    <w:rsid w:val="00D34313"/>
    <w:rsid w:val="00D40D4D"/>
    <w:rsid w:val="00D554F0"/>
    <w:rsid w:val="00D775C7"/>
    <w:rsid w:val="00D9664A"/>
    <w:rsid w:val="00DB2284"/>
    <w:rsid w:val="00DD0BBA"/>
    <w:rsid w:val="00DE54E0"/>
    <w:rsid w:val="00DF052D"/>
    <w:rsid w:val="00E10749"/>
    <w:rsid w:val="00E25D6D"/>
    <w:rsid w:val="00E31BFC"/>
    <w:rsid w:val="00E5264B"/>
    <w:rsid w:val="00E5699C"/>
    <w:rsid w:val="00E71C3E"/>
    <w:rsid w:val="00E84498"/>
    <w:rsid w:val="00E84E7A"/>
    <w:rsid w:val="00EA78B8"/>
    <w:rsid w:val="00EB1952"/>
    <w:rsid w:val="00EB6827"/>
    <w:rsid w:val="00EC48A4"/>
    <w:rsid w:val="00EC5349"/>
    <w:rsid w:val="00EC71CC"/>
    <w:rsid w:val="00F12005"/>
    <w:rsid w:val="00F21C4A"/>
    <w:rsid w:val="00F252DA"/>
    <w:rsid w:val="00F307EB"/>
    <w:rsid w:val="00F4308A"/>
    <w:rsid w:val="00F67938"/>
    <w:rsid w:val="00F837B5"/>
    <w:rsid w:val="00FA2EB4"/>
    <w:rsid w:val="00FD69BD"/>
    <w:rsid w:val="00FE6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7BF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1743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74305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1743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74305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041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1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1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1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1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1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1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1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1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1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1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1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1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1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1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7</Pages>
  <Words>468</Words>
  <Characters>2673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王鑫</dc:title>
  <dc:subject/>
  <dc:creator>sombody</dc:creator>
  <cp:keywords/>
  <dc:description/>
  <cp:lastModifiedBy>微软用户</cp:lastModifiedBy>
  <cp:revision>4</cp:revision>
  <dcterms:created xsi:type="dcterms:W3CDTF">2014-10-23T08:23:00Z</dcterms:created>
  <dcterms:modified xsi:type="dcterms:W3CDTF">2014-10-23T08:31:00Z</dcterms:modified>
</cp:coreProperties>
</file>