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965" w:rsidRPr="002C6A80" w:rsidRDefault="00773965">
      <w:pPr>
        <w:rPr>
          <w:b/>
        </w:rPr>
      </w:pPr>
      <w:r w:rsidRPr="002C6A80">
        <w:rPr>
          <w:rFonts w:hint="eastAsia"/>
          <w:b/>
        </w:rPr>
        <w:t>分子生物学实验</w:t>
      </w:r>
    </w:p>
    <w:tbl>
      <w:tblPr>
        <w:tblpPr w:leftFromText="180" w:rightFromText="180" w:vertAnchor="page" w:horzAnchor="margin" w:tblpY="2071"/>
        <w:tblW w:w="4740" w:type="dxa"/>
        <w:tblLook w:val="00A0"/>
      </w:tblPr>
      <w:tblGrid>
        <w:gridCol w:w="2000"/>
        <w:gridCol w:w="2740"/>
      </w:tblGrid>
      <w:tr w:rsidR="00773965" w:rsidRPr="00410923" w:rsidTr="005E55BA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高经虎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神经生物学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王鑫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周秋至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朱颖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流行病与卫生统计学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李珮芸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雷世俊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生物医学工程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生物医学工程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罗辉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赵艳茹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李浩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宋超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李梦晨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木萨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卢波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许美义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欧何亚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梁丽丽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姚远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王知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王贝贝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许子芬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黄超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赵亚楠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洪鲜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葛敏燕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李然然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李洪萍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神经生物学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郑露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神经生物学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许军英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神经生物学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陈丹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遗传学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张晗翀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遗传学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皮阿黎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遗传学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周梅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遗传学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王玉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遗传学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周俊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遗传学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李文娇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遗传学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刘华荆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细胞生物学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路慧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吴月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曾凡帆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EE7B19" w:rsidRDefault="00773965" w:rsidP="00F72362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EE7B19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</w:tbl>
    <w:p w:rsidR="00773965" w:rsidRDefault="00773965">
      <w:r w:rsidRPr="00594154">
        <w:rPr>
          <w:rFonts w:hint="eastAsia"/>
          <w:b/>
          <w:sz w:val="24"/>
        </w:rPr>
        <w:t>孙军</w:t>
      </w:r>
      <w:r w:rsidRPr="00594154">
        <w:rPr>
          <w:sz w:val="24"/>
        </w:rPr>
        <w:t xml:space="preserve"> </w:t>
      </w:r>
      <w:r>
        <w:rPr>
          <w:b/>
          <w:sz w:val="24"/>
        </w:rPr>
        <w:t xml:space="preserve">lab5 </w:t>
      </w:r>
      <w:r>
        <w:rPr>
          <w:rFonts w:hint="eastAsia"/>
          <w:b/>
          <w:sz w:val="24"/>
        </w:rPr>
        <w:t>周六，</w:t>
      </w:r>
      <w:r>
        <w:rPr>
          <w:b/>
          <w:sz w:val="24"/>
        </w:rPr>
        <w:t>11</w:t>
      </w:r>
      <w:r>
        <w:rPr>
          <w:rFonts w:hint="eastAsia"/>
          <w:b/>
          <w:sz w:val="24"/>
        </w:rPr>
        <w:t>月</w:t>
      </w:r>
      <w:r>
        <w:rPr>
          <w:b/>
          <w:sz w:val="24"/>
        </w:rPr>
        <w:t>22</w:t>
      </w:r>
      <w:r>
        <w:rPr>
          <w:rFonts w:hint="eastAsia"/>
          <w:b/>
          <w:sz w:val="24"/>
        </w:rPr>
        <w:t>日起共</w:t>
      </w:r>
      <w:r>
        <w:rPr>
          <w:b/>
          <w:sz w:val="24"/>
        </w:rPr>
        <w:t>5</w:t>
      </w:r>
      <w:r>
        <w:rPr>
          <w:rFonts w:hint="eastAsia"/>
          <w:b/>
          <w:sz w:val="24"/>
        </w:rPr>
        <w:t>周</w:t>
      </w: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3C1AAB">
      <w:pPr>
        <w:widowControl/>
        <w:ind w:firstLineChars="250" w:firstLine="31680"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5E55BA">
      <w:pPr>
        <w:widowControl/>
        <w:rPr>
          <w:rFonts w:ascii="Times New Roman" w:hAnsi="Times New Roman"/>
          <w:color w:val="000000"/>
          <w:kern w:val="0"/>
          <w:sz w:val="18"/>
          <w:szCs w:val="18"/>
        </w:rPr>
      </w:pPr>
    </w:p>
    <w:p w:rsidR="00773965" w:rsidRDefault="00773965" w:rsidP="005E55BA">
      <w:pPr>
        <w:widowControl/>
        <w:rPr>
          <w:b/>
        </w:rPr>
      </w:pPr>
      <w:r w:rsidRPr="00F72362">
        <w:rPr>
          <w:rFonts w:ascii="Times New Roman" w:hAnsi="Times New Roman"/>
          <w:color w:val="000000"/>
          <w:kern w:val="0"/>
          <w:sz w:val="18"/>
          <w:szCs w:val="18"/>
        </w:rPr>
        <w:t>T201389824</w:t>
      </w:r>
      <w:r>
        <w:rPr>
          <w:rFonts w:ascii="Times New Roman" w:hAnsi="Times New Roman"/>
          <w:color w:val="000000"/>
          <w:kern w:val="0"/>
          <w:sz w:val="18"/>
          <w:szCs w:val="18"/>
        </w:rPr>
        <w:t xml:space="preserve">              </w:t>
      </w:r>
      <w:r>
        <w:rPr>
          <w:rFonts w:ascii="Times New Roman" w:hAnsi="Times New Roman" w:hint="eastAsia"/>
          <w:color w:val="000000"/>
          <w:kern w:val="0"/>
          <w:sz w:val="18"/>
          <w:szCs w:val="18"/>
        </w:rPr>
        <w:t>郑俊锋</w:t>
      </w:r>
    </w:p>
    <w:p w:rsidR="00773965" w:rsidRPr="00D02045" w:rsidRDefault="00773965">
      <w:pPr>
        <w:rPr>
          <w:b/>
        </w:rPr>
      </w:pPr>
      <w:r w:rsidRPr="00D02045">
        <w:rPr>
          <w:rFonts w:hint="eastAsia"/>
          <w:b/>
        </w:rPr>
        <w:t>分子生物学实验</w:t>
      </w:r>
    </w:p>
    <w:p w:rsidR="00773965" w:rsidRPr="00710196" w:rsidRDefault="00773965" w:rsidP="009F092C">
      <w:pPr>
        <w:rPr>
          <w:b/>
          <w:szCs w:val="21"/>
        </w:rPr>
      </w:pPr>
      <w:r w:rsidRPr="00710196">
        <w:rPr>
          <w:rFonts w:hint="eastAsia"/>
          <w:b/>
          <w:szCs w:val="21"/>
        </w:rPr>
        <w:t>熊宇芳</w:t>
      </w:r>
      <w:r w:rsidRPr="00710196">
        <w:rPr>
          <w:b/>
          <w:szCs w:val="21"/>
        </w:rPr>
        <w:t xml:space="preserve"> lab 6</w:t>
      </w:r>
      <w:r w:rsidRPr="00710196">
        <w:rPr>
          <w:rFonts w:hint="eastAsia"/>
          <w:b/>
          <w:szCs w:val="21"/>
        </w:rPr>
        <w:t>周六，</w:t>
      </w:r>
      <w:r w:rsidRPr="00710196">
        <w:rPr>
          <w:b/>
          <w:szCs w:val="21"/>
        </w:rPr>
        <w:t>11</w:t>
      </w:r>
      <w:r w:rsidRPr="00710196">
        <w:rPr>
          <w:rFonts w:hint="eastAsia"/>
          <w:b/>
          <w:szCs w:val="21"/>
        </w:rPr>
        <w:t>月</w:t>
      </w:r>
      <w:r w:rsidRPr="00710196">
        <w:rPr>
          <w:b/>
          <w:szCs w:val="21"/>
        </w:rPr>
        <w:t>22</w:t>
      </w:r>
      <w:r w:rsidRPr="00710196">
        <w:rPr>
          <w:rFonts w:hint="eastAsia"/>
          <w:b/>
          <w:szCs w:val="21"/>
        </w:rPr>
        <w:t>日起共</w:t>
      </w:r>
      <w:r w:rsidRPr="00710196">
        <w:rPr>
          <w:b/>
          <w:szCs w:val="21"/>
        </w:rPr>
        <w:t>5</w:t>
      </w:r>
      <w:r w:rsidRPr="00710196">
        <w:rPr>
          <w:rFonts w:hint="eastAsia"/>
          <w:b/>
          <w:szCs w:val="21"/>
        </w:rPr>
        <w:t>周</w:t>
      </w:r>
    </w:p>
    <w:tbl>
      <w:tblPr>
        <w:tblW w:w="4740" w:type="dxa"/>
        <w:tblInd w:w="98" w:type="dxa"/>
        <w:tblLook w:val="00A0"/>
      </w:tblPr>
      <w:tblGrid>
        <w:gridCol w:w="2000"/>
        <w:gridCol w:w="2740"/>
      </w:tblGrid>
      <w:tr w:rsidR="00773965" w:rsidRPr="00410923" w:rsidTr="005E55BA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全纯涛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祝贺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陈玉婷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杜阿娜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人体解剖学与组织胚胎学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袁维刚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人体解剖学与组织胚胎学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张博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人体解剖学与组织胚胎学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张瑜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人体解剖学与组织胚胎学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马乐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人体解剖学与组织胚胎学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吴敏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免疫学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何成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免疫学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卢赵琪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免疫学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赖林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免疫学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李祺瑞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免疫学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郭子龙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免疫学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宋承泽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免疫学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王朝霞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免疫学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占云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病原生物学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洪飞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病原生物学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景玉凯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病原生物学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张重阳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病原生物学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冯玉洁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病原生物学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薛婷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病原生物学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杨璐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病原生物学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邓美佳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病原生物学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庞培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王月娥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胡殿兴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田恬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余露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高雨彤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方琳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黄芳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刘杨震宇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陈文婷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叶金旺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胡凡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刘彦超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曹昀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洪小月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5E3195" w:rsidRDefault="00773965" w:rsidP="005E319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5E3195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</w:tbl>
    <w:p w:rsidR="00773965" w:rsidRDefault="00773965" w:rsidP="009F092C"/>
    <w:p w:rsidR="00773965" w:rsidRPr="00D02045" w:rsidRDefault="00773965" w:rsidP="00D02045">
      <w:pPr>
        <w:rPr>
          <w:b/>
        </w:rPr>
      </w:pPr>
      <w:r w:rsidRPr="00D02045">
        <w:rPr>
          <w:rFonts w:hint="eastAsia"/>
          <w:b/>
        </w:rPr>
        <w:t>分子生物学实验</w:t>
      </w:r>
    </w:p>
    <w:p w:rsidR="00773965" w:rsidRDefault="00773965">
      <w:r>
        <w:rPr>
          <w:rFonts w:hint="eastAsia"/>
          <w:b/>
          <w:szCs w:val="21"/>
        </w:rPr>
        <w:t>卢涛</w:t>
      </w:r>
      <w:r>
        <w:rPr>
          <w:b/>
          <w:szCs w:val="21"/>
        </w:rPr>
        <w:t xml:space="preserve">lab7 </w:t>
      </w:r>
      <w:r w:rsidRPr="00710196">
        <w:rPr>
          <w:rFonts w:hint="eastAsia"/>
          <w:b/>
          <w:szCs w:val="21"/>
        </w:rPr>
        <w:t>周六，</w:t>
      </w:r>
      <w:r w:rsidRPr="00710196">
        <w:rPr>
          <w:b/>
          <w:szCs w:val="21"/>
        </w:rPr>
        <w:t>11</w:t>
      </w:r>
      <w:r w:rsidRPr="00710196">
        <w:rPr>
          <w:rFonts w:hint="eastAsia"/>
          <w:b/>
          <w:szCs w:val="21"/>
        </w:rPr>
        <w:t>月</w:t>
      </w:r>
      <w:r w:rsidRPr="00710196">
        <w:rPr>
          <w:b/>
          <w:szCs w:val="21"/>
        </w:rPr>
        <w:t>22</w:t>
      </w:r>
      <w:r w:rsidRPr="00710196">
        <w:rPr>
          <w:rFonts w:hint="eastAsia"/>
          <w:b/>
          <w:szCs w:val="21"/>
        </w:rPr>
        <w:t>日起共</w:t>
      </w:r>
      <w:r w:rsidRPr="00710196">
        <w:rPr>
          <w:b/>
          <w:szCs w:val="21"/>
        </w:rPr>
        <w:t>5</w:t>
      </w:r>
      <w:r w:rsidRPr="00710196">
        <w:rPr>
          <w:rFonts w:hint="eastAsia"/>
          <w:b/>
          <w:szCs w:val="21"/>
        </w:rPr>
        <w:t>周</w:t>
      </w:r>
    </w:p>
    <w:tbl>
      <w:tblPr>
        <w:tblW w:w="4740" w:type="dxa"/>
        <w:tblInd w:w="98" w:type="dxa"/>
        <w:tblLook w:val="00A0"/>
      </w:tblPr>
      <w:tblGrid>
        <w:gridCol w:w="2000"/>
        <w:gridCol w:w="2740"/>
      </w:tblGrid>
      <w:tr w:rsidR="00773965" w:rsidRPr="00410923" w:rsidTr="005E55BA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童玮琳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李浩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刘丙勋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徐鹏飞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李茜钰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华淑瑶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戴洪甜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张淑娟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焦锦玉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曾鹏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郝强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李东颖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中西医结合基础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张倩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中西医结合基础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贺烽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中西医结合基础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邱平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中西医结合基础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陈诚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谢雯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付田力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杨康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张猜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章登政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鲁晓佳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王玲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陈浩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魏平君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梅承翰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曾梦雪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谢文龙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胡玉婷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王换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王文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药理学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蒋杨倩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卫生检验与检疫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庞硕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流行病与卫生统计学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赵荣仙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流行病与卫生统计学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龚雅洁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流行病与卫生统计学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黄馨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流行病与卫生统计学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曾云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流行病与卫生统计学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秦婷婷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流行病与卫生统计学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杨素莲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流行病与卫生统计学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张建元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流行病与卫生统计学</w:t>
            </w:r>
          </w:p>
        </w:tc>
      </w:tr>
    </w:tbl>
    <w:p w:rsidR="00773965" w:rsidRDefault="00773965" w:rsidP="006A2B1B">
      <w:pPr>
        <w:rPr>
          <w:b/>
        </w:rPr>
      </w:pPr>
    </w:p>
    <w:p w:rsidR="00773965" w:rsidRPr="00D02045" w:rsidRDefault="00773965" w:rsidP="006A2B1B">
      <w:pPr>
        <w:rPr>
          <w:b/>
        </w:rPr>
      </w:pPr>
      <w:r w:rsidRPr="00D02045">
        <w:rPr>
          <w:rFonts w:hint="eastAsia"/>
          <w:b/>
        </w:rPr>
        <w:t>分子生物学实验</w:t>
      </w:r>
    </w:p>
    <w:p w:rsidR="00773965" w:rsidRDefault="00773965">
      <w:r>
        <w:rPr>
          <w:rFonts w:hint="eastAsia"/>
          <w:b/>
          <w:szCs w:val="21"/>
        </w:rPr>
        <w:t>王玉</w:t>
      </w:r>
      <w:r>
        <w:rPr>
          <w:b/>
          <w:szCs w:val="21"/>
        </w:rPr>
        <w:t xml:space="preserve"> lab8 </w:t>
      </w:r>
      <w:r w:rsidRPr="00710196">
        <w:rPr>
          <w:rFonts w:hint="eastAsia"/>
          <w:b/>
          <w:szCs w:val="21"/>
        </w:rPr>
        <w:t>周六，</w:t>
      </w:r>
      <w:r w:rsidRPr="00710196">
        <w:rPr>
          <w:b/>
          <w:szCs w:val="21"/>
        </w:rPr>
        <w:t>11</w:t>
      </w:r>
      <w:r w:rsidRPr="00710196">
        <w:rPr>
          <w:rFonts w:hint="eastAsia"/>
          <w:b/>
          <w:szCs w:val="21"/>
        </w:rPr>
        <w:t>月</w:t>
      </w:r>
      <w:r w:rsidRPr="00710196">
        <w:rPr>
          <w:b/>
          <w:szCs w:val="21"/>
        </w:rPr>
        <w:t>22</w:t>
      </w:r>
      <w:r w:rsidRPr="00710196">
        <w:rPr>
          <w:rFonts w:hint="eastAsia"/>
          <w:b/>
          <w:szCs w:val="21"/>
        </w:rPr>
        <w:t>日起共</w:t>
      </w:r>
      <w:r w:rsidRPr="00710196">
        <w:rPr>
          <w:b/>
          <w:szCs w:val="21"/>
        </w:rPr>
        <w:t>5</w:t>
      </w:r>
      <w:r w:rsidRPr="00710196">
        <w:rPr>
          <w:rFonts w:hint="eastAsia"/>
          <w:b/>
          <w:szCs w:val="21"/>
        </w:rPr>
        <w:t>周</w:t>
      </w:r>
    </w:p>
    <w:tbl>
      <w:tblPr>
        <w:tblW w:w="4740" w:type="dxa"/>
        <w:tblInd w:w="98" w:type="dxa"/>
        <w:tblLook w:val="00A0"/>
      </w:tblPr>
      <w:tblGrid>
        <w:gridCol w:w="2000"/>
        <w:gridCol w:w="2740"/>
      </w:tblGrid>
      <w:tr w:rsidR="00773965" w:rsidRPr="00410923" w:rsidTr="005E55BA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杨洋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流行病与卫生统计学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郭淳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流行病与卫生统计学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张燕茹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流行病与卫生统计学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张恒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流行病与卫生统计学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宋璐璐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流行病与卫生统计学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谈迪心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流行病与卫生统计学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杨婷婷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流行病与卫生统计学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赵艳婷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流行病与卫生统计学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杜丹丹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流行病与卫生统计学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来雪峰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魏小云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黄振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陈威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蒋海静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郭思玉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刘雯雨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张润博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周敏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刘晨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王豪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张一枝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刘洪秀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肖丽丽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李佩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张家宇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周略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胡华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唐莎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劳动卫生与环境卫生学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周群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金小玲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罗纲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吴远珏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周莉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黄莉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谢筱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王萧怡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张闪闪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肖琳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黄俊美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营养与食品卫生学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颜秋歌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A2B1B" w:rsidRDefault="00773965" w:rsidP="006A2B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A2B1B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儿少卫生与妇幼保健学</w:t>
            </w:r>
          </w:p>
        </w:tc>
      </w:tr>
    </w:tbl>
    <w:p w:rsidR="00773965" w:rsidRDefault="00773965" w:rsidP="006A2B1B">
      <w:pPr>
        <w:rPr>
          <w:b/>
        </w:rPr>
      </w:pPr>
    </w:p>
    <w:p w:rsidR="00773965" w:rsidRPr="00D02045" w:rsidRDefault="00773965" w:rsidP="006A2B1B">
      <w:pPr>
        <w:rPr>
          <w:b/>
        </w:rPr>
      </w:pPr>
      <w:r w:rsidRPr="00D02045">
        <w:rPr>
          <w:rFonts w:hint="eastAsia"/>
          <w:b/>
        </w:rPr>
        <w:t>分子生物学实验</w:t>
      </w:r>
    </w:p>
    <w:p w:rsidR="00773965" w:rsidRPr="006A2B1B" w:rsidRDefault="00773965">
      <w:r>
        <w:rPr>
          <w:rFonts w:hint="eastAsia"/>
          <w:b/>
          <w:szCs w:val="21"/>
        </w:rPr>
        <w:t>段秋红</w:t>
      </w:r>
      <w:r>
        <w:rPr>
          <w:b/>
          <w:szCs w:val="21"/>
        </w:rPr>
        <w:t xml:space="preserve"> lab2 </w:t>
      </w:r>
      <w:r w:rsidRPr="00710196">
        <w:rPr>
          <w:rFonts w:hint="eastAsia"/>
          <w:b/>
          <w:szCs w:val="21"/>
        </w:rPr>
        <w:t>周六，</w:t>
      </w:r>
      <w:r w:rsidRPr="00710196">
        <w:rPr>
          <w:b/>
          <w:szCs w:val="21"/>
        </w:rPr>
        <w:t>11</w:t>
      </w:r>
      <w:r w:rsidRPr="00710196">
        <w:rPr>
          <w:rFonts w:hint="eastAsia"/>
          <w:b/>
          <w:szCs w:val="21"/>
        </w:rPr>
        <w:t>月</w:t>
      </w:r>
      <w:r w:rsidRPr="00710196">
        <w:rPr>
          <w:b/>
          <w:szCs w:val="21"/>
        </w:rPr>
        <w:t>22</w:t>
      </w:r>
      <w:r w:rsidRPr="00710196">
        <w:rPr>
          <w:rFonts w:hint="eastAsia"/>
          <w:b/>
          <w:szCs w:val="21"/>
        </w:rPr>
        <w:t>日起共</w:t>
      </w:r>
      <w:r w:rsidRPr="00710196">
        <w:rPr>
          <w:b/>
          <w:szCs w:val="21"/>
        </w:rPr>
        <w:t>5</w:t>
      </w:r>
      <w:r w:rsidRPr="00710196">
        <w:rPr>
          <w:rFonts w:hint="eastAsia"/>
          <w:b/>
          <w:szCs w:val="21"/>
        </w:rPr>
        <w:t>周</w:t>
      </w:r>
    </w:p>
    <w:tbl>
      <w:tblPr>
        <w:tblW w:w="4740" w:type="dxa"/>
        <w:tblInd w:w="98" w:type="dxa"/>
        <w:tblLook w:val="00A0"/>
      </w:tblPr>
      <w:tblGrid>
        <w:gridCol w:w="2000"/>
        <w:gridCol w:w="2740"/>
      </w:tblGrid>
      <w:tr w:rsidR="00773965" w:rsidRPr="00410923" w:rsidTr="005E55BA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王佳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儿少卫生与妇幼保健学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丁慧思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儿少卫生与妇幼保健学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严丹丹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卫生毒理学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杜楠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公共卫生硕士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林威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陈轶群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童昉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张骏超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梁悦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潘超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韦甜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周千里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杨明真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法医学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李文静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郭立丹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雷辉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马秀兰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张晓柯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扈智勇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胡晓惠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石健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汪玲娟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陈芳芳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吴艳青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陈娜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商进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周珊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陈龙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孙丹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生物化学与分子生物学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江明尹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生物医学工程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沈万青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生物医学工程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焦占营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生物医学工程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尹小丽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焦万举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病理学与病理生理学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王可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孙海涛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段艳萍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宋莎莎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张玉平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F169C" w:rsidRDefault="00773965" w:rsidP="009F169C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9F169C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</w:tbl>
    <w:p w:rsidR="00773965" w:rsidRDefault="00773965" w:rsidP="009F169C">
      <w:pPr>
        <w:rPr>
          <w:b/>
        </w:rPr>
      </w:pPr>
    </w:p>
    <w:p w:rsidR="00773965" w:rsidRPr="00D02045" w:rsidRDefault="00773965" w:rsidP="009F169C">
      <w:pPr>
        <w:rPr>
          <w:b/>
        </w:rPr>
      </w:pPr>
      <w:r w:rsidRPr="00D02045">
        <w:rPr>
          <w:rFonts w:hint="eastAsia"/>
          <w:b/>
        </w:rPr>
        <w:t>分子生物学实验</w:t>
      </w:r>
    </w:p>
    <w:p w:rsidR="00773965" w:rsidRDefault="00773965" w:rsidP="009F169C">
      <w:r>
        <w:rPr>
          <w:rFonts w:hint="eastAsia"/>
          <w:b/>
          <w:szCs w:val="21"/>
        </w:rPr>
        <w:t>袁萍</w:t>
      </w:r>
      <w:r>
        <w:rPr>
          <w:b/>
          <w:szCs w:val="21"/>
        </w:rPr>
        <w:t xml:space="preserve"> Lab3 </w:t>
      </w:r>
      <w:r w:rsidRPr="00710196">
        <w:rPr>
          <w:rFonts w:hint="eastAsia"/>
          <w:b/>
          <w:szCs w:val="21"/>
        </w:rPr>
        <w:t>周六，</w:t>
      </w:r>
      <w:r w:rsidRPr="00710196">
        <w:rPr>
          <w:b/>
          <w:szCs w:val="21"/>
        </w:rPr>
        <w:t>11</w:t>
      </w:r>
      <w:r w:rsidRPr="00710196">
        <w:rPr>
          <w:rFonts w:hint="eastAsia"/>
          <w:b/>
          <w:szCs w:val="21"/>
        </w:rPr>
        <w:t>月</w:t>
      </w:r>
      <w:r w:rsidRPr="00710196">
        <w:rPr>
          <w:b/>
          <w:szCs w:val="21"/>
        </w:rPr>
        <w:t>22</w:t>
      </w:r>
      <w:r w:rsidRPr="00710196">
        <w:rPr>
          <w:rFonts w:hint="eastAsia"/>
          <w:b/>
          <w:szCs w:val="21"/>
        </w:rPr>
        <w:t>日起共</w:t>
      </w:r>
      <w:r w:rsidRPr="00710196">
        <w:rPr>
          <w:b/>
          <w:szCs w:val="21"/>
        </w:rPr>
        <w:t>5</w:t>
      </w:r>
      <w:r w:rsidRPr="00710196">
        <w:rPr>
          <w:rFonts w:hint="eastAsia"/>
          <w:b/>
          <w:szCs w:val="21"/>
        </w:rPr>
        <w:t>周</w:t>
      </w:r>
    </w:p>
    <w:tbl>
      <w:tblPr>
        <w:tblW w:w="4740" w:type="dxa"/>
        <w:tblInd w:w="98" w:type="dxa"/>
        <w:tblLook w:val="00A0"/>
      </w:tblPr>
      <w:tblGrid>
        <w:gridCol w:w="2000"/>
        <w:gridCol w:w="2740"/>
      </w:tblGrid>
      <w:tr w:rsidR="00773965" w:rsidRPr="00410923" w:rsidTr="005E55BA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魏文会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沈娜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曹艳田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孟照吉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徐傲霜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杨西浪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陈昱桦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张少韶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陈丽雯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朱贝贝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马潇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张浩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缑洛宁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罗丽丽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潘雯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周兴笛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魏求哲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罗婷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袁林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杨肖沫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吴海浪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周刊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肖丽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彭丽琴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黄翩翩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鲍典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张宏荣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高飞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文茜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何洋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李子进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胡果荣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阮珺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胡玉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胡英英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宋霄霄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刘捷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陈丽凤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李静勇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谭沛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</w:tbl>
    <w:p w:rsidR="00773965" w:rsidRDefault="00773965" w:rsidP="00606AC6">
      <w:pPr>
        <w:rPr>
          <w:b/>
        </w:rPr>
      </w:pPr>
    </w:p>
    <w:p w:rsidR="00773965" w:rsidRPr="00D02045" w:rsidRDefault="00773965" w:rsidP="00606AC6">
      <w:pPr>
        <w:rPr>
          <w:b/>
        </w:rPr>
      </w:pPr>
      <w:r w:rsidRPr="00D02045">
        <w:rPr>
          <w:rFonts w:hint="eastAsia"/>
          <w:b/>
        </w:rPr>
        <w:t>分子生物学实验</w:t>
      </w:r>
    </w:p>
    <w:p w:rsidR="00773965" w:rsidRDefault="00773965">
      <w:r>
        <w:rPr>
          <w:rFonts w:hint="eastAsia"/>
          <w:b/>
          <w:szCs w:val="21"/>
        </w:rPr>
        <w:t>张颖</w:t>
      </w:r>
      <w:r>
        <w:rPr>
          <w:b/>
          <w:szCs w:val="21"/>
        </w:rPr>
        <w:t xml:space="preserve"> Lab1 </w:t>
      </w:r>
      <w:r w:rsidRPr="00710196">
        <w:rPr>
          <w:rFonts w:hint="eastAsia"/>
          <w:b/>
          <w:szCs w:val="21"/>
        </w:rPr>
        <w:t>周</w:t>
      </w:r>
      <w:r>
        <w:rPr>
          <w:rFonts w:hint="eastAsia"/>
          <w:b/>
          <w:szCs w:val="21"/>
        </w:rPr>
        <w:t>六</w:t>
      </w:r>
      <w:r w:rsidRPr="00710196">
        <w:rPr>
          <w:rFonts w:hint="eastAsia"/>
          <w:b/>
          <w:szCs w:val="21"/>
        </w:rPr>
        <w:t>，</w:t>
      </w:r>
      <w:r w:rsidRPr="00710196">
        <w:rPr>
          <w:b/>
          <w:szCs w:val="21"/>
        </w:rPr>
        <w:t>11</w:t>
      </w:r>
      <w:r w:rsidRPr="00710196">
        <w:rPr>
          <w:rFonts w:hint="eastAsia"/>
          <w:b/>
          <w:szCs w:val="21"/>
        </w:rPr>
        <w:t>月</w:t>
      </w:r>
      <w:r w:rsidRPr="00710196">
        <w:rPr>
          <w:b/>
          <w:szCs w:val="21"/>
        </w:rPr>
        <w:t>2</w:t>
      </w:r>
      <w:r>
        <w:rPr>
          <w:b/>
          <w:szCs w:val="21"/>
        </w:rPr>
        <w:t>2</w:t>
      </w:r>
      <w:r w:rsidRPr="00710196">
        <w:rPr>
          <w:rFonts w:hint="eastAsia"/>
          <w:b/>
          <w:szCs w:val="21"/>
        </w:rPr>
        <w:t>日起共</w:t>
      </w:r>
      <w:r w:rsidRPr="00710196">
        <w:rPr>
          <w:b/>
          <w:szCs w:val="21"/>
        </w:rPr>
        <w:t>5</w:t>
      </w:r>
      <w:r w:rsidRPr="00710196">
        <w:rPr>
          <w:rFonts w:hint="eastAsia"/>
          <w:b/>
          <w:szCs w:val="21"/>
        </w:rPr>
        <w:t>周</w:t>
      </w:r>
    </w:p>
    <w:tbl>
      <w:tblPr>
        <w:tblW w:w="4740" w:type="dxa"/>
        <w:tblInd w:w="98" w:type="dxa"/>
        <w:tblLook w:val="00A0"/>
      </w:tblPr>
      <w:tblGrid>
        <w:gridCol w:w="2000"/>
        <w:gridCol w:w="2740"/>
      </w:tblGrid>
      <w:tr w:rsidR="00773965" w:rsidRPr="00410923" w:rsidTr="005E55BA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王秋果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饶才俊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卢帅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周丽玲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李坤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李凤莉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熊静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李晶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王诗琦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杨雪珂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步金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赵瑞峰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李芳慧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刘静远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李贝贝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丁霏霏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谢宇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龚瑞君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王莹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儿科学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郭青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儿科学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翁俊美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老年医学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张榕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老年医学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老年医学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冉艺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皮肤病与性病学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何蒙文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皮肤病与性病学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甘露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皮肤病与性病学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孙艳虹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皮肤病与性病学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王瑞云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皮肤病与性病学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许楠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皮肤病与性病学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陈冲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王怡春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花文娟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张鸿森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杨延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孙晴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糜素霖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张影影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张凤真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姚琦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马亚梅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606AC6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06AC6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</w:tbl>
    <w:p w:rsidR="00773965" w:rsidRDefault="00773965" w:rsidP="00606AC6">
      <w:pPr>
        <w:rPr>
          <w:b/>
        </w:rPr>
      </w:pPr>
    </w:p>
    <w:p w:rsidR="00773965" w:rsidRPr="00D02045" w:rsidRDefault="00773965" w:rsidP="00606AC6">
      <w:pPr>
        <w:rPr>
          <w:b/>
        </w:rPr>
      </w:pPr>
      <w:r w:rsidRPr="00D02045">
        <w:rPr>
          <w:rFonts w:hint="eastAsia"/>
          <w:b/>
        </w:rPr>
        <w:t>分子生物学实验</w:t>
      </w:r>
    </w:p>
    <w:p w:rsidR="00773965" w:rsidRDefault="00773965">
      <w:r>
        <w:rPr>
          <w:rFonts w:hint="eastAsia"/>
          <w:b/>
          <w:szCs w:val="21"/>
        </w:rPr>
        <w:t>袁萍</w:t>
      </w:r>
      <w:r>
        <w:rPr>
          <w:b/>
          <w:szCs w:val="21"/>
        </w:rPr>
        <w:t xml:space="preserve"> Lab3</w:t>
      </w:r>
      <w:r w:rsidRPr="00710196">
        <w:rPr>
          <w:rFonts w:hint="eastAsia"/>
          <w:b/>
          <w:szCs w:val="21"/>
        </w:rPr>
        <w:t>周</w:t>
      </w:r>
      <w:r>
        <w:rPr>
          <w:rFonts w:hint="eastAsia"/>
          <w:b/>
          <w:szCs w:val="21"/>
        </w:rPr>
        <w:t>日</w:t>
      </w:r>
      <w:r w:rsidRPr="00710196">
        <w:rPr>
          <w:rFonts w:hint="eastAsia"/>
          <w:b/>
          <w:szCs w:val="21"/>
        </w:rPr>
        <w:t>，</w:t>
      </w:r>
      <w:r w:rsidRPr="00710196">
        <w:rPr>
          <w:b/>
          <w:szCs w:val="21"/>
        </w:rPr>
        <w:t>11</w:t>
      </w:r>
      <w:r w:rsidRPr="00710196">
        <w:rPr>
          <w:rFonts w:hint="eastAsia"/>
          <w:b/>
          <w:szCs w:val="21"/>
        </w:rPr>
        <w:t>月</w:t>
      </w:r>
      <w:r w:rsidRPr="00710196">
        <w:rPr>
          <w:b/>
          <w:szCs w:val="21"/>
        </w:rPr>
        <w:t>2</w:t>
      </w:r>
      <w:r>
        <w:rPr>
          <w:b/>
          <w:szCs w:val="21"/>
        </w:rPr>
        <w:t>3</w:t>
      </w:r>
      <w:r w:rsidRPr="00710196">
        <w:rPr>
          <w:rFonts w:hint="eastAsia"/>
          <w:b/>
          <w:szCs w:val="21"/>
        </w:rPr>
        <w:t>日起共</w:t>
      </w:r>
      <w:r w:rsidRPr="00710196">
        <w:rPr>
          <w:b/>
          <w:szCs w:val="21"/>
        </w:rPr>
        <w:t>5</w:t>
      </w:r>
      <w:r w:rsidRPr="00710196">
        <w:rPr>
          <w:rFonts w:hint="eastAsia"/>
          <w:b/>
          <w:szCs w:val="21"/>
        </w:rPr>
        <w:t>周</w:t>
      </w:r>
    </w:p>
    <w:tbl>
      <w:tblPr>
        <w:tblW w:w="4740" w:type="dxa"/>
        <w:tblInd w:w="98" w:type="dxa"/>
        <w:tblLook w:val="00A0"/>
      </w:tblPr>
      <w:tblGrid>
        <w:gridCol w:w="2000"/>
        <w:gridCol w:w="2740"/>
      </w:tblGrid>
      <w:tr w:rsidR="00773965" w:rsidRPr="00410923" w:rsidTr="005E55BA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黄丽锋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彭冬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谢阿青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刘兴欣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祁闪闪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周彩虹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陈珍珍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管日戬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刘然然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熊梦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黄义志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蒋文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凌肯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向叶宸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崔金元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刘正义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刘奎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刘俊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王清波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邓世江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刘志强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张云柯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黄永明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杨娟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霍永宝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刘祯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包林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陈雳风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宋华杰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谢飞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张立志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刘炜圳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何炽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于奇宏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彭操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曹国军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岑泳村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李渊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骆名恋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刘恒炜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D91963" w:rsidRDefault="00773965" w:rsidP="00606A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D91963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</w:tbl>
    <w:p w:rsidR="00773965" w:rsidRDefault="00773965" w:rsidP="00D91963">
      <w:pPr>
        <w:rPr>
          <w:b/>
        </w:rPr>
      </w:pPr>
    </w:p>
    <w:p w:rsidR="00773965" w:rsidRPr="00D02045" w:rsidRDefault="00773965" w:rsidP="00D91963">
      <w:pPr>
        <w:rPr>
          <w:b/>
        </w:rPr>
      </w:pPr>
      <w:r w:rsidRPr="00D02045">
        <w:rPr>
          <w:rFonts w:hint="eastAsia"/>
          <w:b/>
        </w:rPr>
        <w:t>分子生物学实验</w:t>
      </w:r>
    </w:p>
    <w:p w:rsidR="00773965" w:rsidRDefault="00773965">
      <w:r>
        <w:rPr>
          <w:rFonts w:hint="eastAsia"/>
          <w:b/>
          <w:szCs w:val="21"/>
        </w:rPr>
        <w:t>田俊</w:t>
      </w:r>
      <w:r>
        <w:rPr>
          <w:b/>
          <w:szCs w:val="21"/>
        </w:rPr>
        <w:t xml:space="preserve"> Lab1 </w:t>
      </w:r>
      <w:r w:rsidRPr="00710196">
        <w:rPr>
          <w:rFonts w:hint="eastAsia"/>
          <w:b/>
          <w:szCs w:val="21"/>
        </w:rPr>
        <w:t>周</w:t>
      </w:r>
      <w:r>
        <w:rPr>
          <w:rFonts w:hint="eastAsia"/>
          <w:b/>
          <w:szCs w:val="21"/>
        </w:rPr>
        <w:t>日</w:t>
      </w:r>
      <w:r w:rsidRPr="00710196">
        <w:rPr>
          <w:rFonts w:hint="eastAsia"/>
          <w:b/>
          <w:szCs w:val="21"/>
        </w:rPr>
        <w:t>，</w:t>
      </w:r>
      <w:r w:rsidRPr="00710196">
        <w:rPr>
          <w:b/>
          <w:szCs w:val="21"/>
        </w:rPr>
        <w:t>11</w:t>
      </w:r>
      <w:r w:rsidRPr="00710196">
        <w:rPr>
          <w:rFonts w:hint="eastAsia"/>
          <w:b/>
          <w:szCs w:val="21"/>
        </w:rPr>
        <w:t>月</w:t>
      </w:r>
      <w:r w:rsidRPr="00710196">
        <w:rPr>
          <w:b/>
          <w:szCs w:val="21"/>
        </w:rPr>
        <w:t>2</w:t>
      </w:r>
      <w:r>
        <w:rPr>
          <w:b/>
          <w:szCs w:val="21"/>
        </w:rPr>
        <w:t>3</w:t>
      </w:r>
      <w:r w:rsidRPr="00710196">
        <w:rPr>
          <w:rFonts w:hint="eastAsia"/>
          <w:b/>
          <w:szCs w:val="21"/>
        </w:rPr>
        <w:t>日起共</w:t>
      </w:r>
      <w:r w:rsidRPr="00710196">
        <w:rPr>
          <w:b/>
          <w:szCs w:val="21"/>
        </w:rPr>
        <w:t>5</w:t>
      </w:r>
      <w:r w:rsidRPr="00710196">
        <w:rPr>
          <w:rFonts w:hint="eastAsia"/>
          <w:b/>
          <w:szCs w:val="21"/>
        </w:rPr>
        <w:t>周</w:t>
      </w:r>
    </w:p>
    <w:tbl>
      <w:tblPr>
        <w:tblW w:w="4740" w:type="dxa"/>
        <w:tblInd w:w="98" w:type="dxa"/>
        <w:tblLook w:val="00A0"/>
      </w:tblPr>
      <w:tblGrid>
        <w:gridCol w:w="2000"/>
        <w:gridCol w:w="2740"/>
      </w:tblGrid>
      <w:tr w:rsidR="00773965" w:rsidRPr="00410923" w:rsidTr="005E55BA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李敏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余莉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谢黎莎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刘维芳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池淑琦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张倩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眼科学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赵心悦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眼科学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许康康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眼科学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吴晗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耳鼻咽喉科学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谢乐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耳鼻咽喉科学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蔡花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耳鼻咽喉科学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何畅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耳鼻咽喉科学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夏明宇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耳鼻咽喉科学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魏春花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李亚娇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梁金燕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王健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洪嘉欣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叶之兰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李远翔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卢雁薇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史丽委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麻醉学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胡志强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麻醉学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胡晨晨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麻醉学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袁婷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麻醉学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杨依依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麻醉学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潘尚文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麻醉学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刘庆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麻醉学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吴少梅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急诊医学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王静林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药剂学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许明珍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药剂学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郑子明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药剂学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杨尚青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免疫学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邓丹芳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中西医结合临床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邓双娇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中西医结合临床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夏雪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中西医结合临床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余向南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熊泽欢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口腔临床医学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周鑫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口腔临床医学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翁秀红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9A7C5A" w:rsidRDefault="00773965" w:rsidP="009A7C5A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9A7C5A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口腔临床医学</w:t>
            </w:r>
          </w:p>
        </w:tc>
      </w:tr>
    </w:tbl>
    <w:p w:rsidR="00773965" w:rsidRPr="009A7C5A" w:rsidRDefault="00773965"/>
    <w:p w:rsidR="00773965" w:rsidRPr="00D02045" w:rsidRDefault="00773965" w:rsidP="00321361">
      <w:pPr>
        <w:rPr>
          <w:b/>
        </w:rPr>
      </w:pPr>
      <w:r w:rsidRPr="00D02045">
        <w:rPr>
          <w:rFonts w:hint="eastAsia"/>
          <w:b/>
        </w:rPr>
        <w:t>分子生物学实验</w:t>
      </w:r>
    </w:p>
    <w:p w:rsidR="00773965" w:rsidRDefault="00773965" w:rsidP="00321361">
      <w:r>
        <w:rPr>
          <w:rFonts w:hint="eastAsia"/>
          <w:b/>
          <w:szCs w:val="21"/>
        </w:rPr>
        <w:t>过健俐</w:t>
      </w:r>
      <w:r>
        <w:rPr>
          <w:b/>
          <w:szCs w:val="21"/>
        </w:rPr>
        <w:t xml:space="preserve"> Lab2 </w:t>
      </w:r>
      <w:r w:rsidRPr="00710196">
        <w:rPr>
          <w:rFonts w:hint="eastAsia"/>
          <w:b/>
          <w:szCs w:val="21"/>
        </w:rPr>
        <w:t>周</w:t>
      </w:r>
      <w:r>
        <w:rPr>
          <w:rFonts w:hint="eastAsia"/>
          <w:b/>
          <w:szCs w:val="21"/>
        </w:rPr>
        <w:t>日</w:t>
      </w:r>
      <w:r w:rsidRPr="00710196">
        <w:rPr>
          <w:rFonts w:hint="eastAsia"/>
          <w:b/>
          <w:szCs w:val="21"/>
        </w:rPr>
        <w:t>，</w:t>
      </w:r>
      <w:r w:rsidRPr="00710196">
        <w:rPr>
          <w:b/>
          <w:szCs w:val="21"/>
        </w:rPr>
        <w:t>11</w:t>
      </w:r>
      <w:r w:rsidRPr="00710196">
        <w:rPr>
          <w:rFonts w:hint="eastAsia"/>
          <w:b/>
          <w:szCs w:val="21"/>
        </w:rPr>
        <w:t>月</w:t>
      </w:r>
      <w:r w:rsidRPr="00710196">
        <w:rPr>
          <w:b/>
          <w:szCs w:val="21"/>
        </w:rPr>
        <w:t>2</w:t>
      </w:r>
      <w:r>
        <w:rPr>
          <w:b/>
          <w:szCs w:val="21"/>
        </w:rPr>
        <w:t>3</w:t>
      </w:r>
      <w:r w:rsidRPr="00710196">
        <w:rPr>
          <w:rFonts w:hint="eastAsia"/>
          <w:b/>
          <w:szCs w:val="21"/>
        </w:rPr>
        <w:t>日起共</w:t>
      </w:r>
      <w:r w:rsidRPr="00710196">
        <w:rPr>
          <w:b/>
          <w:szCs w:val="21"/>
        </w:rPr>
        <w:t>5</w:t>
      </w:r>
      <w:r w:rsidRPr="00710196">
        <w:rPr>
          <w:rFonts w:hint="eastAsia"/>
          <w:b/>
          <w:szCs w:val="21"/>
        </w:rPr>
        <w:t>周</w:t>
      </w:r>
    </w:p>
    <w:tbl>
      <w:tblPr>
        <w:tblW w:w="4740" w:type="dxa"/>
        <w:tblInd w:w="98" w:type="dxa"/>
        <w:tblLook w:val="00A0"/>
      </w:tblPr>
      <w:tblGrid>
        <w:gridCol w:w="2000"/>
        <w:gridCol w:w="2740"/>
      </w:tblGrid>
      <w:tr w:rsidR="00773965" w:rsidRPr="00410923" w:rsidTr="005E55BA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曹岑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口腔临床医学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付明珠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感染病学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黄莹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樊佳慧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金财宝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顾佳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章从惠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谭蓉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武文聪慧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李冬筱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卢盼盼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胡森林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刘娟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李雅雯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雷媛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杨倩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吴小妹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衣少伟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苗烨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余鹏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李庆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邱文慧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任洁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赵娟凤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付杏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祝秀芝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阮国然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李陈泽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殷文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周盼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唐颖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吴学芬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刘聪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纪佳妮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李媛媛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杜治鹏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方琴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</w:tbl>
    <w:p w:rsidR="00773965" w:rsidRPr="00321361" w:rsidRDefault="00773965"/>
    <w:p w:rsidR="00773965" w:rsidRPr="00D02045" w:rsidRDefault="00773965" w:rsidP="00321361">
      <w:pPr>
        <w:rPr>
          <w:b/>
        </w:rPr>
      </w:pPr>
      <w:r w:rsidRPr="00D02045">
        <w:rPr>
          <w:rFonts w:hint="eastAsia"/>
          <w:b/>
        </w:rPr>
        <w:t>分子生物学实验</w:t>
      </w:r>
    </w:p>
    <w:p w:rsidR="00773965" w:rsidRDefault="00773965" w:rsidP="00321361">
      <w:r>
        <w:rPr>
          <w:rFonts w:hint="eastAsia"/>
          <w:b/>
          <w:szCs w:val="21"/>
        </w:rPr>
        <w:t>熊宇芳</w:t>
      </w:r>
      <w:r>
        <w:rPr>
          <w:b/>
          <w:szCs w:val="21"/>
        </w:rPr>
        <w:t xml:space="preserve"> Lab6 </w:t>
      </w:r>
      <w:r w:rsidRPr="00710196">
        <w:rPr>
          <w:rFonts w:hint="eastAsia"/>
          <w:b/>
          <w:szCs w:val="21"/>
        </w:rPr>
        <w:t>周</w:t>
      </w:r>
      <w:r>
        <w:rPr>
          <w:rFonts w:hint="eastAsia"/>
          <w:b/>
          <w:szCs w:val="21"/>
        </w:rPr>
        <w:t>日</w:t>
      </w:r>
      <w:r w:rsidRPr="00710196">
        <w:rPr>
          <w:rFonts w:hint="eastAsia"/>
          <w:b/>
          <w:szCs w:val="21"/>
        </w:rPr>
        <w:t>，</w:t>
      </w:r>
      <w:r w:rsidRPr="00710196">
        <w:rPr>
          <w:b/>
          <w:szCs w:val="21"/>
        </w:rPr>
        <w:t>11</w:t>
      </w:r>
      <w:r w:rsidRPr="00710196">
        <w:rPr>
          <w:rFonts w:hint="eastAsia"/>
          <w:b/>
          <w:szCs w:val="21"/>
        </w:rPr>
        <w:t>月</w:t>
      </w:r>
      <w:r w:rsidRPr="00710196">
        <w:rPr>
          <w:b/>
          <w:szCs w:val="21"/>
        </w:rPr>
        <w:t>2</w:t>
      </w:r>
      <w:r>
        <w:rPr>
          <w:b/>
          <w:szCs w:val="21"/>
        </w:rPr>
        <w:t>3</w:t>
      </w:r>
      <w:r w:rsidRPr="00710196">
        <w:rPr>
          <w:rFonts w:hint="eastAsia"/>
          <w:b/>
          <w:szCs w:val="21"/>
        </w:rPr>
        <w:t>日起共</w:t>
      </w:r>
      <w:r w:rsidRPr="00710196">
        <w:rPr>
          <w:b/>
          <w:szCs w:val="21"/>
        </w:rPr>
        <w:t>5</w:t>
      </w:r>
      <w:r w:rsidRPr="00710196">
        <w:rPr>
          <w:rFonts w:hint="eastAsia"/>
          <w:b/>
          <w:szCs w:val="21"/>
        </w:rPr>
        <w:t>周</w:t>
      </w:r>
    </w:p>
    <w:tbl>
      <w:tblPr>
        <w:tblW w:w="4740" w:type="dxa"/>
        <w:tblInd w:w="98" w:type="dxa"/>
        <w:tblLook w:val="00A0"/>
      </w:tblPr>
      <w:tblGrid>
        <w:gridCol w:w="2000"/>
        <w:gridCol w:w="2740"/>
      </w:tblGrid>
      <w:tr w:rsidR="00773965" w:rsidRPr="00410923" w:rsidTr="005E55BA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马海燕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张泽庆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范银萍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墨玉清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权欢欢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王鹏鸽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商会会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高鹏飞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李晓庆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韩婷婷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吴薇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田浩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神经病学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陈承奇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易旻晓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彭珊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徐涵潇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邹军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李扬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王邦彦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肿瘤学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张可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黎成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江弘炀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王宁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齐永强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刘扬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田浡臻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黄逸民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王宇锋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侯振林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何睿智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马辰森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张季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崔凯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焦春雷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曾卓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谢涛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付康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唐华科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尧小龙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丁左川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</w:tbl>
    <w:p w:rsidR="00773965" w:rsidRPr="00321361" w:rsidRDefault="00773965"/>
    <w:p w:rsidR="00773965" w:rsidRPr="00D02045" w:rsidRDefault="00773965" w:rsidP="00321361">
      <w:pPr>
        <w:rPr>
          <w:b/>
        </w:rPr>
      </w:pPr>
      <w:r w:rsidRPr="00D02045">
        <w:rPr>
          <w:rFonts w:hint="eastAsia"/>
          <w:b/>
        </w:rPr>
        <w:t>分子生物学实验</w:t>
      </w:r>
    </w:p>
    <w:p w:rsidR="00773965" w:rsidRDefault="00773965" w:rsidP="00321361">
      <w:r>
        <w:rPr>
          <w:rFonts w:hint="eastAsia"/>
          <w:b/>
          <w:szCs w:val="21"/>
        </w:rPr>
        <w:t>卢涛</w:t>
      </w:r>
      <w:r>
        <w:rPr>
          <w:b/>
          <w:szCs w:val="21"/>
        </w:rPr>
        <w:t xml:space="preserve"> Lab7 </w:t>
      </w:r>
      <w:r w:rsidRPr="00710196">
        <w:rPr>
          <w:rFonts w:hint="eastAsia"/>
          <w:b/>
          <w:szCs w:val="21"/>
        </w:rPr>
        <w:t>周</w:t>
      </w:r>
      <w:r>
        <w:rPr>
          <w:rFonts w:hint="eastAsia"/>
          <w:b/>
          <w:szCs w:val="21"/>
        </w:rPr>
        <w:t>日</w:t>
      </w:r>
      <w:r w:rsidRPr="00710196">
        <w:rPr>
          <w:rFonts w:hint="eastAsia"/>
          <w:b/>
          <w:szCs w:val="21"/>
        </w:rPr>
        <w:t>，</w:t>
      </w:r>
      <w:r w:rsidRPr="00710196">
        <w:rPr>
          <w:b/>
          <w:szCs w:val="21"/>
        </w:rPr>
        <w:t>11</w:t>
      </w:r>
      <w:r w:rsidRPr="00710196">
        <w:rPr>
          <w:rFonts w:hint="eastAsia"/>
          <w:b/>
          <w:szCs w:val="21"/>
        </w:rPr>
        <w:t>月</w:t>
      </w:r>
      <w:r w:rsidRPr="00710196">
        <w:rPr>
          <w:b/>
          <w:szCs w:val="21"/>
        </w:rPr>
        <w:t>2</w:t>
      </w:r>
      <w:r>
        <w:rPr>
          <w:b/>
          <w:szCs w:val="21"/>
        </w:rPr>
        <w:t>3</w:t>
      </w:r>
      <w:r w:rsidRPr="00710196">
        <w:rPr>
          <w:rFonts w:hint="eastAsia"/>
          <w:b/>
          <w:szCs w:val="21"/>
        </w:rPr>
        <w:t>日起共</w:t>
      </w:r>
      <w:r w:rsidRPr="00710196">
        <w:rPr>
          <w:b/>
          <w:szCs w:val="21"/>
        </w:rPr>
        <w:t>5</w:t>
      </w:r>
      <w:r w:rsidRPr="00710196">
        <w:rPr>
          <w:rFonts w:hint="eastAsia"/>
          <w:b/>
          <w:szCs w:val="21"/>
        </w:rPr>
        <w:t>周</w:t>
      </w:r>
    </w:p>
    <w:tbl>
      <w:tblPr>
        <w:tblW w:w="4740" w:type="dxa"/>
        <w:tblInd w:w="98" w:type="dxa"/>
        <w:tblLook w:val="00A0"/>
      </w:tblPr>
      <w:tblGrid>
        <w:gridCol w:w="2000"/>
        <w:gridCol w:w="2740"/>
      </w:tblGrid>
      <w:tr w:rsidR="00773965" w:rsidRPr="00410923" w:rsidTr="005E55BA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程芳玲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吴晶晶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李亚坤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赵秀平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杨敏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古今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王东方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宋楠楠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黄全福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徐丙洋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高攀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张小超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李森茂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杨涛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周方园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刘畅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王亚涛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吴建新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孙锦明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刘培军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谭如梦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张欣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外科学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李珍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麻醉学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李宁波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麻醉学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黄英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麻醉学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周亚群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麻醉学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严婧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麻醉学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李璐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麻醉学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魏恺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麻醉学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彭雅雯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麻醉学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包娓娓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麻醉学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石鑫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口腔临床医学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刘念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口腔临床医学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青莹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口腔临床医学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李娜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免疫学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卢元元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儿科学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胡柳宇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儿科学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王丽霞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儿科学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郭树森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儿科学</w:t>
            </w:r>
          </w:p>
        </w:tc>
      </w:tr>
    </w:tbl>
    <w:p w:rsidR="00773965" w:rsidRPr="00321361" w:rsidRDefault="00773965"/>
    <w:p w:rsidR="00773965" w:rsidRPr="00D02045" w:rsidRDefault="00773965" w:rsidP="00321361">
      <w:pPr>
        <w:rPr>
          <w:b/>
        </w:rPr>
      </w:pPr>
      <w:r w:rsidRPr="00D02045">
        <w:rPr>
          <w:rFonts w:hint="eastAsia"/>
          <w:b/>
        </w:rPr>
        <w:t>分子生物学实验</w:t>
      </w:r>
    </w:p>
    <w:p w:rsidR="00773965" w:rsidRDefault="00773965" w:rsidP="00321361">
      <w:r>
        <w:rPr>
          <w:rFonts w:hint="eastAsia"/>
          <w:b/>
          <w:szCs w:val="21"/>
        </w:rPr>
        <w:t>王玉</w:t>
      </w:r>
      <w:r>
        <w:rPr>
          <w:b/>
          <w:szCs w:val="21"/>
        </w:rPr>
        <w:t xml:space="preserve"> Lab8 </w:t>
      </w:r>
      <w:r w:rsidRPr="00710196">
        <w:rPr>
          <w:rFonts w:hint="eastAsia"/>
          <w:b/>
          <w:szCs w:val="21"/>
        </w:rPr>
        <w:t>周</w:t>
      </w:r>
      <w:r>
        <w:rPr>
          <w:rFonts w:hint="eastAsia"/>
          <w:b/>
          <w:szCs w:val="21"/>
        </w:rPr>
        <w:t>日</w:t>
      </w:r>
      <w:r w:rsidRPr="00710196">
        <w:rPr>
          <w:rFonts w:hint="eastAsia"/>
          <w:b/>
          <w:szCs w:val="21"/>
        </w:rPr>
        <w:t>，</w:t>
      </w:r>
      <w:r w:rsidRPr="00710196">
        <w:rPr>
          <w:b/>
          <w:szCs w:val="21"/>
        </w:rPr>
        <w:t>11</w:t>
      </w:r>
      <w:r w:rsidRPr="00710196">
        <w:rPr>
          <w:rFonts w:hint="eastAsia"/>
          <w:b/>
          <w:szCs w:val="21"/>
        </w:rPr>
        <w:t>月</w:t>
      </w:r>
      <w:r w:rsidRPr="00710196">
        <w:rPr>
          <w:b/>
          <w:szCs w:val="21"/>
        </w:rPr>
        <w:t>2</w:t>
      </w:r>
      <w:r>
        <w:rPr>
          <w:b/>
          <w:szCs w:val="21"/>
        </w:rPr>
        <w:t>3</w:t>
      </w:r>
      <w:r w:rsidRPr="00710196">
        <w:rPr>
          <w:rFonts w:hint="eastAsia"/>
          <w:b/>
          <w:szCs w:val="21"/>
        </w:rPr>
        <w:t>日起共</w:t>
      </w:r>
      <w:r w:rsidRPr="00710196">
        <w:rPr>
          <w:b/>
          <w:szCs w:val="21"/>
        </w:rPr>
        <w:t>5</w:t>
      </w:r>
      <w:r w:rsidRPr="00710196">
        <w:rPr>
          <w:rFonts w:hint="eastAsia"/>
          <w:b/>
          <w:szCs w:val="21"/>
        </w:rPr>
        <w:t>周</w:t>
      </w:r>
    </w:p>
    <w:tbl>
      <w:tblPr>
        <w:tblW w:w="4740" w:type="dxa"/>
        <w:tblInd w:w="98" w:type="dxa"/>
        <w:tblLook w:val="00A0"/>
      </w:tblPr>
      <w:tblGrid>
        <w:gridCol w:w="2000"/>
        <w:gridCol w:w="2740"/>
      </w:tblGrid>
      <w:tr w:rsidR="00773965" w:rsidRPr="00410923" w:rsidTr="005E55BA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杨婷婷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儿科学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丁玲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老年医学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黄会晶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老年医学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胡丹丽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老年医学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胡伟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皮肤病与性病学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董盈盈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皮肤病与性病学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苏昌亮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刘垚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李丹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孙栋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可赞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毛宇航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于静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向成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毛丽娥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临床检验诊断学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黄佳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夏萌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吴梦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任慈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吴明龙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孙雪娇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徐森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代芸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杨美桃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高越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黎婧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周莎莎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陈曦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孙静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妇产科学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龚杰灵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眼科学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袁宇翔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眼科学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蔡苏博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眼科学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马思琪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眼科学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王志超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耳鼻咽喉科学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杜智会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耳鼻咽喉科学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姜文秀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耳鼻咽喉科学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刘金鑫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耳鼻咽喉科学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王素洁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耳鼻咽喉科学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邓雨果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康复医学与理疗学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张凤霞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康复医学与理疗学</w:t>
            </w:r>
          </w:p>
        </w:tc>
      </w:tr>
    </w:tbl>
    <w:p w:rsidR="00773965" w:rsidRPr="00321361" w:rsidRDefault="00773965"/>
    <w:p w:rsidR="00773965" w:rsidRPr="00D02045" w:rsidRDefault="00773965" w:rsidP="00321361">
      <w:pPr>
        <w:rPr>
          <w:b/>
        </w:rPr>
      </w:pPr>
      <w:r w:rsidRPr="00D02045">
        <w:rPr>
          <w:rFonts w:hint="eastAsia"/>
          <w:b/>
        </w:rPr>
        <w:t>分子生物学实验</w:t>
      </w:r>
    </w:p>
    <w:p w:rsidR="00773965" w:rsidRDefault="00773965" w:rsidP="00321361">
      <w:r>
        <w:rPr>
          <w:rFonts w:hint="eastAsia"/>
          <w:b/>
          <w:szCs w:val="21"/>
        </w:rPr>
        <w:t>邹慧娟</w:t>
      </w:r>
      <w:r>
        <w:rPr>
          <w:b/>
          <w:szCs w:val="21"/>
        </w:rPr>
        <w:t xml:space="preserve"> Lab5 </w:t>
      </w:r>
      <w:r w:rsidRPr="00710196">
        <w:rPr>
          <w:rFonts w:hint="eastAsia"/>
          <w:b/>
          <w:szCs w:val="21"/>
        </w:rPr>
        <w:t>周</w:t>
      </w:r>
      <w:r>
        <w:rPr>
          <w:rFonts w:hint="eastAsia"/>
          <w:b/>
          <w:szCs w:val="21"/>
        </w:rPr>
        <w:t>日</w:t>
      </w:r>
      <w:r w:rsidRPr="00710196">
        <w:rPr>
          <w:rFonts w:hint="eastAsia"/>
          <w:b/>
          <w:szCs w:val="21"/>
        </w:rPr>
        <w:t>，</w:t>
      </w:r>
      <w:r w:rsidRPr="00710196">
        <w:rPr>
          <w:b/>
          <w:szCs w:val="21"/>
        </w:rPr>
        <w:t>11</w:t>
      </w:r>
      <w:r w:rsidRPr="00710196">
        <w:rPr>
          <w:rFonts w:hint="eastAsia"/>
          <w:b/>
          <w:szCs w:val="21"/>
        </w:rPr>
        <w:t>月</w:t>
      </w:r>
      <w:r w:rsidRPr="00710196">
        <w:rPr>
          <w:b/>
          <w:szCs w:val="21"/>
        </w:rPr>
        <w:t>2</w:t>
      </w:r>
      <w:r>
        <w:rPr>
          <w:b/>
          <w:szCs w:val="21"/>
        </w:rPr>
        <w:t>3</w:t>
      </w:r>
      <w:r w:rsidRPr="00710196">
        <w:rPr>
          <w:rFonts w:hint="eastAsia"/>
          <w:b/>
          <w:szCs w:val="21"/>
        </w:rPr>
        <w:t>日起共</w:t>
      </w:r>
      <w:r w:rsidRPr="00710196">
        <w:rPr>
          <w:b/>
          <w:szCs w:val="21"/>
        </w:rPr>
        <w:t>5</w:t>
      </w:r>
      <w:r w:rsidRPr="00710196">
        <w:rPr>
          <w:rFonts w:hint="eastAsia"/>
          <w:b/>
          <w:szCs w:val="21"/>
        </w:rPr>
        <w:t>周</w:t>
      </w:r>
    </w:p>
    <w:tbl>
      <w:tblPr>
        <w:tblW w:w="4740" w:type="dxa"/>
        <w:tblInd w:w="98" w:type="dxa"/>
        <w:tblLook w:val="00A0"/>
      </w:tblPr>
      <w:tblGrid>
        <w:gridCol w:w="2000"/>
        <w:gridCol w:w="2740"/>
      </w:tblGrid>
      <w:tr w:rsidR="00773965" w:rsidRPr="00410923" w:rsidTr="005E55BA">
        <w:trPr>
          <w:trHeight w:val="284"/>
        </w:trPr>
        <w:tc>
          <w:tcPr>
            <w:tcW w:w="2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胡艳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康复医学与理疗学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陈沫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康复医学与理疗学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袁芬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中西医结合临床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胡美霖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中西医结合临床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艾雷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中西医结合临床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黄英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中西医结合临床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冯承阳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药剂学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郭霞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药剂学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刘亚美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皮肤病与性病学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张艳红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皮肤病与性病学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叶成林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病原生物学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徐剑锋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重症医学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彭祥梅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王炜灵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杨芬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彭旖旎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余红璐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张静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内科学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张文勇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老年医学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陈凤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老年医学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刘彦波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影像医学与核医学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邹小慧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中西医结合临床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解立杰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麻醉学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黄锦秀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麻醉学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刘奇斌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研究生院培训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叶遥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研究生院培训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余硕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研究生院培训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王文辉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研究生院培训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吴师师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研究生院培训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张飞齐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研究生院培训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张哲罡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研究生院培训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潘俊杰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研究生院培训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丁力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研究生院培训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周艳萍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研究生院培训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杨景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研究生院培训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汪菲菲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研究生院培训</w:t>
            </w:r>
          </w:p>
        </w:tc>
      </w:tr>
      <w:tr w:rsidR="00773965" w:rsidRPr="00410923" w:rsidTr="005E55BA">
        <w:trPr>
          <w:trHeight w:val="284"/>
        </w:trPr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谢柏扬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73965" w:rsidRPr="00321361" w:rsidRDefault="00773965" w:rsidP="00321361">
            <w:pPr>
              <w:widowControl/>
              <w:jc w:val="center"/>
              <w:rPr>
                <w:rFonts w:ascii="Dialog" w:hAnsi="Dialog" w:cs="宋体"/>
                <w:color w:val="000000"/>
                <w:kern w:val="0"/>
                <w:sz w:val="18"/>
                <w:szCs w:val="18"/>
              </w:rPr>
            </w:pPr>
            <w:r w:rsidRPr="00321361">
              <w:rPr>
                <w:rFonts w:ascii="Dialog" w:hAnsi="Dialog" w:cs="宋体" w:hint="eastAsia"/>
                <w:color w:val="000000"/>
                <w:kern w:val="0"/>
                <w:sz w:val="18"/>
                <w:szCs w:val="18"/>
              </w:rPr>
              <w:t>研究生院培训</w:t>
            </w:r>
          </w:p>
        </w:tc>
      </w:tr>
    </w:tbl>
    <w:p w:rsidR="00773965" w:rsidRDefault="00773965" w:rsidP="005E55BA"/>
    <w:sectPr w:rsidR="00773965" w:rsidSect="001E17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965" w:rsidRDefault="00773965" w:rsidP="00EE7B19">
      <w:r>
        <w:separator/>
      </w:r>
    </w:p>
  </w:endnote>
  <w:endnote w:type="continuationSeparator" w:id="1">
    <w:p w:rsidR="00773965" w:rsidRDefault="00773965" w:rsidP="00EE7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ialog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965" w:rsidRDefault="00773965" w:rsidP="00EE7B19">
      <w:r>
        <w:separator/>
      </w:r>
    </w:p>
  </w:footnote>
  <w:footnote w:type="continuationSeparator" w:id="1">
    <w:p w:rsidR="00773965" w:rsidRDefault="00773965" w:rsidP="00EE7B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7B19"/>
    <w:rsid w:val="00046A56"/>
    <w:rsid w:val="000544C2"/>
    <w:rsid w:val="000668AC"/>
    <w:rsid w:val="00084BC4"/>
    <w:rsid w:val="000C67D6"/>
    <w:rsid w:val="000D2CC5"/>
    <w:rsid w:val="000D5B90"/>
    <w:rsid w:val="001113EC"/>
    <w:rsid w:val="001118F3"/>
    <w:rsid w:val="00144806"/>
    <w:rsid w:val="0016261F"/>
    <w:rsid w:val="001B72ED"/>
    <w:rsid w:val="001B7D35"/>
    <w:rsid w:val="001E17BF"/>
    <w:rsid w:val="001F3106"/>
    <w:rsid w:val="001F4E8D"/>
    <w:rsid w:val="00221357"/>
    <w:rsid w:val="0024478F"/>
    <w:rsid w:val="0025304D"/>
    <w:rsid w:val="00270D85"/>
    <w:rsid w:val="002A1499"/>
    <w:rsid w:val="002C6A80"/>
    <w:rsid w:val="002C6CD7"/>
    <w:rsid w:val="002E3B4D"/>
    <w:rsid w:val="002E4C96"/>
    <w:rsid w:val="002F74B5"/>
    <w:rsid w:val="00300CCA"/>
    <w:rsid w:val="00321361"/>
    <w:rsid w:val="00326BEE"/>
    <w:rsid w:val="00356562"/>
    <w:rsid w:val="0036475A"/>
    <w:rsid w:val="00366055"/>
    <w:rsid w:val="003B4E97"/>
    <w:rsid w:val="003C1412"/>
    <w:rsid w:val="003C1AAB"/>
    <w:rsid w:val="003C1D71"/>
    <w:rsid w:val="003D106E"/>
    <w:rsid w:val="00410923"/>
    <w:rsid w:val="00422C58"/>
    <w:rsid w:val="00433589"/>
    <w:rsid w:val="00447C0B"/>
    <w:rsid w:val="0045636F"/>
    <w:rsid w:val="00457195"/>
    <w:rsid w:val="00457331"/>
    <w:rsid w:val="0046272A"/>
    <w:rsid w:val="00477735"/>
    <w:rsid w:val="00496CB6"/>
    <w:rsid w:val="004A6EE9"/>
    <w:rsid w:val="004F5572"/>
    <w:rsid w:val="00500AB2"/>
    <w:rsid w:val="005138C9"/>
    <w:rsid w:val="005206C9"/>
    <w:rsid w:val="00522281"/>
    <w:rsid w:val="00575DA6"/>
    <w:rsid w:val="005832E9"/>
    <w:rsid w:val="00592679"/>
    <w:rsid w:val="00594154"/>
    <w:rsid w:val="005A1B30"/>
    <w:rsid w:val="005A2DF0"/>
    <w:rsid w:val="005C28FD"/>
    <w:rsid w:val="005C41BA"/>
    <w:rsid w:val="005E3195"/>
    <w:rsid w:val="005E55BA"/>
    <w:rsid w:val="005E716A"/>
    <w:rsid w:val="005F4465"/>
    <w:rsid w:val="00606AC6"/>
    <w:rsid w:val="00621CC4"/>
    <w:rsid w:val="006252D8"/>
    <w:rsid w:val="00643C9E"/>
    <w:rsid w:val="00644CAD"/>
    <w:rsid w:val="006704C9"/>
    <w:rsid w:val="00677950"/>
    <w:rsid w:val="00680474"/>
    <w:rsid w:val="006A2B1B"/>
    <w:rsid w:val="006A447A"/>
    <w:rsid w:val="006B12B5"/>
    <w:rsid w:val="006F4F24"/>
    <w:rsid w:val="0070082F"/>
    <w:rsid w:val="00710196"/>
    <w:rsid w:val="007143D4"/>
    <w:rsid w:val="007511B2"/>
    <w:rsid w:val="00765BB0"/>
    <w:rsid w:val="00773965"/>
    <w:rsid w:val="00773B55"/>
    <w:rsid w:val="00774BB0"/>
    <w:rsid w:val="007871F7"/>
    <w:rsid w:val="007A5ECE"/>
    <w:rsid w:val="007A5F52"/>
    <w:rsid w:val="007C77DC"/>
    <w:rsid w:val="007D1003"/>
    <w:rsid w:val="00815588"/>
    <w:rsid w:val="00830CA4"/>
    <w:rsid w:val="0083609B"/>
    <w:rsid w:val="008366F9"/>
    <w:rsid w:val="00841DD8"/>
    <w:rsid w:val="008429BE"/>
    <w:rsid w:val="00846A95"/>
    <w:rsid w:val="00871F7A"/>
    <w:rsid w:val="008B5D48"/>
    <w:rsid w:val="009068FB"/>
    <w:rsid w:val="009216C7"/>
    <w:rsid w:val="00921D06"/>
    <w:rsid w:val="009748A1"/>
    <w:rsid w:val="00976230"/>
    <w:rsid w:val="00983007"/>
    <w:rsid w:val="00985549"/>
    <w:rsid w:val="009A12AF"/>
    <w:rsid w:val="009A6FDA"/>
    <w:rsid w:val="009A7C5A"/>
    <w:rsid w:val="009B4AEB"/>
    <w:rsid w:val="009B53C0"/>
    <w:rsid w:val="009E4604"/>
    <w:rsid w:val="009F092C"/>
    <w:rsid w:val="009F169C"/>
    <w:rsid w:val="009F2FB1"/>
    <w:rsid w:val="00A03BB9"/>
    <w:rsid w:val="00A07825"/>
    <w:rsid w:val="00A13FA0"/>
    <w:rsid w:val="00A61EFA"/>
    <w:rsid w:val="00A677BA"/>
    <w:rsid w:val="00A76204"/>
    <w:rsid w:val="00A8491D"/>
    <w:rsid w:val="00A94CE7"/>
    <w:rsid w:val="00AC731D"/>
    <w:rsid w:val="00AE05E5"/>
    <w:rsid w:val="00B02089"/>
    <w:rsid w:val="00B7319E"/>
    <w:rsid w:val="00BA1BA3"/>
    <w:rsid w:val="00BA59F8"/>
    <w:rsid w:val="00BD1A55"/>
    <w:rsid w:val="00BD4729"/>
    <w:rsid w:val="00BD698C"/>
    <w:rsid w:val="00C10896"/>
    <w:rsid w:val="00C21C66"/>
    <w:rsid w:val="00C2344D"/>
    <w:rsid w:val="00C25786"/>
    <w:rsid w:val="00C448CD"/>
    <w:rsid w:val="00C56B1C"/>
    <w:rsid w:val="00C57DC3"/>
    <w:rsid w:val="00C75B2D"/>
    <w:rsid w:val="00C916AD"/>
    <w:rsid w:val="00C94711"/>
    <w:rsid w:val="00CB0C3C"/>
    <w:rsid w:val="00CC18AF"/>
    <w:rsid w:val="00CD37E6"/>
    <w:rsid w:val="00CF1A1E"/>
    <w:rsid w:val="00D02045"/>
    <w:rsid w:val="00D034DF"/>
    <w:rsid w:val="00D1232B"/>
    <w:rsid w:val="00D246ED"/>
    <w:rsid w:val="00D3268C"/>
    <w:rsid w:val="00D34313"/>
    <w:rsid w:val="00D554F0"/>
    <w:rsid w:val="00D775C7"/>
    <w:rsid w:val="00D91963"/>
    <w:rsid w:val="00DB2284"/>
    <w:rsid w:val="00DB4325"/>
    <w:rsid w:val="00DB7CC0"/>
    <w:rsid w:val="00DD0BBA"/>
    <w:rsid w:val="00DE54E0"/>
    <w:rsid w:val="00DF052D"/>
    <w:rsid w:val="00E10749"/>
    <w:rsid w:val="00E31BFC"/>
    <w:rsid w:val="00E5264B"/>
    <w:rsid w:val="00E71C3E"/>
    <w:rsid w:val="00E83DBB"/>
    <w:rsid w:val="00E84498"/>
    <w:rsid w:val="00E84E7A"/>
    <w:rsid w:val="00EA78B8"/>
    <w:rsid w:val="00EB1952"/>
    <w:rsid w:val="00EB6827"/>
    <w:rsid w:val="00EC48A4"/>
    <w:rsid w:val="00EC5349"/>
    <w:rsid w:val="00EC71CC"/>
    <w:rsid w:val="00EE7B19"/>
    <w:rsid w:val="00F12005"/>
    <w:rsid w:val="00F21C4A"/>
    <w:rsid w:val="00F307EB"/>
    <w:rsid w:val="00F405CA"/>
    <w:rsid w:val="00F4308A"/>
    <w:rsid w:val="00F51297"/>
    <w:rsid w:val="00F67938"/>
    <w:rsid w:val="00F72362"/>
    <w:rsid w:val="00F837B5"/>
    <w:rsid w:val="00F86B18"/>
    <w:rsid w:val="00FA2EB4"/>
    <w:rsid w:val="00FD69BD"/>
    <w:rsid w:val="00FE6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B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E7B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E7B1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E7B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E7B19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9F092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78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14</Pages>
  <Words>945</Words>
  <Characters>5392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分子生物学实验</dc:title>
  <dc:subject/>
  <dc:creator>sombody</dc:creator>
  <cp:keywords/>
  <dc:description/>
  <cp:lastModifiedBy>微软用户</cp:lastModifiedBy>
  <cp:revision>4</cp:revision>
  <dcterms:created xsi:type="dcterms:W3CDTF">2014-10-23T08:24:00Z</dcterms:created>
  <dcterms:modified xsi:type="dcterms:W3CDTF">2014-10-23T08:36:00Z</dcterms:modified>
</cp:coreProperties>
</file>